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1E7" w:rsidRPr="00914E83" w:rsidRDefault="00E8244C" w:rsidP="00D501E7">
      <w:pPr>
        <w:widowControl w:val="0"/>
        <w:shd w:val="clear" w:color="auto" w:fill="FFFFFF"/>
        <w:tabs>
          <w:tab w:val="left" w:pos="720"/>
        </w:tabs>
        <w:overflowPunct w:val="0"/>
        <w:autoSpaceDE w:val="0"/>
        <w:autoSpaceDN w:val="0"/>
        <w:adjustRightInd w:val="0"/>
        <w:ind w:left="5670"/>
        <w:jc w:val="both"/>
        <w:rPr>
          <w:kern w:val="28"/>
          <w:sz w:val="28"/>
          <w:szCs w:val="28"/>
        </w:rPr>
      </w:pPr>
      <w:r w:rsidRPr="00914E83">
        <w:rPr>
          <w:noProof/>
          <w:kern w:val="28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-1108710</wp:posOffset>
            </wp:positionH>
            <wp:positionV relativeFrom="paragraph">
              <wp:posOffset>-982980</wp:posOffset>
            </wp:positionV>
            <wp:extent cx="7620000" cy="2390775"/>
            <wp:effectExtent l="19050" t="0" r="0" b="0"/>
            <wp:wrapTight wrapText="bothSides">
              <wp:wrapPolygon edited="0">
                <wp:start x="-54" y="0"/>
                <wp:lineTo x="-54" y="21514"/>
                <wp:lineTo x="21600" y="21514"/>
                <wp:lineTo x="21600" y="0"/>
                <wp:lineTo x="-54" y="0"/>
              </wp:wrapPolygon>
            </wp:wrapTight>
            <wp:docPr id="5" name="Рисунок 58" descr="пресс-релиз(только 2 лого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пресс-релиз(только 2 лого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01E7" w:rsidRPr="00914E83">
        <w:rPr>
          <w:kern w:val="28"/>
          <w:sz w:val="28"/>
          <w:szCs w:val="28"/>
        </w:rPr>
        <w:t>УТВЕРЖДЕН</w:t>
      </w:r>
      <w:r w:rsidR="00EE2035" w:rsidRPr="00914E83">
        <w:rPr>
          <w:kern w:val="28"/>
          <w:sz w:val="28"/>
          <w:szCs w:val="28"/>
        </w:rPr>
        <w:t>А</w:t>
      </w:r>
    </w:p>
    <w:p w:rsidR="00EE2AE1" w:rsidRPr="00914E83" w:rsidRDefault="00EE2AE1" w:rsidP="00D501E7">
      <w:pPr>
        <w:widowControl w:val="0"/>
        <w:shd w:val="clear" w:color="auto" w:fill="FFFFFF"/>
        <w:tabs>
          <w:tab w:val="left" w:pos="720"/>
        </w:tabs>
        <w:overflowPunct w:val="0"/>
        <w:autoSpaceDE w:val="0"/>
        <w:autoSpaceDN w:val="0"/>
        <w:adjustRightInd w:val="0"/>
        <w:ind w:left="5670"/>
        <w:jc w:val="both"/>
        <w:rPr>
          <w:kern w:val="28"/>
          <w:sz w:val="28"/>
          <w:szCs w:val="28"/>
        </w:rPr>
      </w:pPr>
      <w:r w:rsidRPr="00914E83">
        <w:rPr>
          <w:kern w:val="28"/>
          <w:sz w:val="28"/>
          <w:szCs w:val="28"/>
        </w:rPr>
        <w:t xml:space="preserve">распоряжением </w:t>
      </w:r>
    </w:p>
    <w:p w:rsidR="00D501E7" w:rsidRPr="00914E83" w:rsidRDefault="00484089" w:rsidP="00D501E7">
      <w:pPr>
        <w:widowControl w:val="0"/>
        <w:shd w:val="clear" w:color="auto" w:fill="FFFFFF"/>
        <w:tabs>
          <w:tab w:val="left" w:pos="720"/>
        </w:tabs>
        <w:overflowPunct w:val="0"/>
        <w:autoSpaceDE w:val="0"/>
        <w:autoSpaceDN w:val="0"/>
        <w:adjustRightInd w:val="0"/>
        <w:ind w:left="5670"/>
        <w:jc w:val="both"/>
        <w:rPr>
          <w:kern w:val="28"/>
          <w:sz w:val="28"/>
          <w:szCs w:val="28"/>
        </w:rPr>
      </w:pPr>
      <w:r w:rsidRPr="00914E83">
        <w:rPr>
          <w:kern w:val="28"/>
          <w:sz w:val="28"/>
          <w:szCs w:val="28"/>
        </w:rPr>
        <w:t>П</w:t>
      </w:r>
      <w:r w:rsidR="00D501E7" w:rsidRPr="00914E83">
        <w:rPr>
          <w:kern w:val="28"/>
          <w:sz w:val="28"/>
          <w:szCs w:val="28"/>
        </w:rPr>
        <w:t>АО «МОЭСК»</w:t>
      </w:r>
    </w:p>
    <w:p w:rsidR="00E8244C" w:rsidRPr="00914E83" w:rsidRDefault="00D501E7" w:rsidP="00D501E7">
      <w:pPr>
        <w:widowControl w:val="0"/>
        <w:shd w:val="clear" w:color="auto" w:fill="FFFFFF"/>
        <w:tabs>
          <w:tab w:val="left" w:pos="720"/>
        </w:tabs>
        <w:overflowPunct w:val="0"/>
        <w:autoSpaceDE w:val="0"/>
        <w:autoSpaceDN w:val="0"/>
        <w:adjustRightInd w:val="0"/>
        <w:ind w:left="5670"/>
        <w:jc w:val="both"/>
        <w:rPr>
          <w:kern w:val="28"/>
          <w:sz w:val="28"/>
          <w:szCs w:val="28"/>
        </w:rPr>
      </w:pPr>
      <w:r w:rsidRPr="00914E83">
        <w:rPr>
          <w:kern w:val="28"/>
          <w:sz w:val="28"/>
          <w:szCs w:val="28"/>
        </w:rPr>
        <w:t xml:space="preserve">от </w:t>
      </w:r>
      <w:r w:rsidR="00E8244C" w:rsidRPr="00914E83">
        <w:rPr>
          <w:kern w:val="28"/>
          <w:sz w:val="28"/>
          <w:szCs w:val="28"/>
        </w:rPr>
        <w:t>_____________</w:t>
      </w:r>
    </w:p>
    <w:p w:rsidR="00D501E7" w:rsidRPr="00914E83" w:rsidRDefault="00164BA4" w:rsidP="00D501E7">
      <w:pPr>
        <w:widowControl w:val="0"/>
        <w:shd w:val="clear" w:color="auto" w:fill="FFFFFF"/>
        <w:tabs>
          <w:tab w:val="left" w:pos="720"/>
        </w:tabs>
        <w:overflowPunct w:val="0"/>
        <w:autoSpaceDE w:val="0"/>
        <w:autoSpaceDN w:val="0"/>
        <w:adjustRightInd w:val="0"/>
        <w:ind w:left="5670"/>
        <w:jc w:val="both"/>
        <w:rPr>
          <w:kern w:val="28"/>
          <w:sz w:val="28"/>
          <w:szCs w:val="28"/>
        </w:rPr>
      </w:pPr>
      <w:r w:rsidRPr="00914E83">
        <w:rPr>
          <w:kern w:val="28"/>
          <w:sz w:val="28"/>
          <w:szCs w:val="28"/>
        </w:rPr>
        <w:t>№</w:t>
      </w:r>
      <w:r w:rsidR="00D501E7" w:rsidRPr="00914E83">
        <w:rPr>
          <w:kern w:val="28"/>
          <w:sz w:val="28"/>
          <w:szCs w:val="28"/>
        </w:rPr>
        <w:t>____</w:t>
      </w:r>
    </w:p>
    <w:p w:rsidR="00D501E7" w:rsidRPr="00914E83" w:rsidRDefault="00D501E7" w:rsidP="00D501E7">
      <w:pPr>
        <w:widowControl w:val="0"/>
        <w:shd w:val="clear" w:color="auto" w:fill="FFFFFF"/>
        <w:tabs>
          <w:tab w:val="left" w:pos="720"/>
        </w:tabs>
        <w:overflowPunct w:val="0"/>
        <w:autoSpaceDE w:val="0"/>
        <w:autoSpaceDN w:val="0"/>
        <w:adjustRightInd w:val="0"/>
        <w:ind w:left="6372" w:firstLine="709"/>
        <w:jc w:val="both"/>
        <w:rPr>
          <w:kern w:val="28"/>
          <w:sz w:val="26"/>
          <w:szCs w:val="26"/>
        </w:rPr>
      </w:pPr>
    </w:p>
    <w:p w:rsidR="00484089" w:rsidRPr="00914E83" w:rsidRDefault="00484089" w:rsidP="00D501E7">
      <w:pPr>
        <w:widowControl w:val="0"/>
        <w:shd w:val="clear" w:color="auto" w:fill="FFFFFF"/>
        <w:tabs>
          <w:tab w:val="left" w:pos="720"/>
        </w:tabs>
        <w:overflowPunct w:val="0"/>
        <w:autoSpaceDE w:val="0"/>
        <w:autoSpaceDN w:val="0"/>
        <w:adjustRightInd w:val="0"/>
        <w:ind w:left="6372" w:firstLine="709"/>
        <w:jc w:val="both"/>
        <w:rPr>
          <w:kern w:val="28"/>
          <w:sz w:val="26"/>
          <w:szCs w:val="26"/>
        </w:rPr>
      </w:pPr>
    </w:p>
    <w:p w:rsidR="00484089" w:rsidRPr="00914E83" w:rsidRDefault="00484089" w:rsidP="00D501E7">
      <w:pPr>
        <w:widowControl w:val="0"/>
        <w:shd w:val="clear" w:color="auto" w:fill="FFFFFF"/>
        <w:tabs>
          <w:tab w:val="left" w:pos="720"/>
        </w:tabs>
        <w:overflowPunct w:val="0"/>
        <w:autoSpaceDE w:val="0"/>
        <w:autoSpaceDN w:val="0"/>
        <w:adjustRightInd w:val="0"/>
        <w:ind w:left="6372" w:firstLine="709"/>
        <w:jc w:val="both"/>
        <w:rPr>
          <w:kern w:val="28"/>
          <w:sz w:val="26"/>
          <w:szCs w:val="26"/>
        </w:rPr>
      </w:pPr>
    </w:p>
    <w:p w:rsidR="00070081" w:rsidRPr="00914E83" w:rsidRDefault="00070081" w:rsidP="00484089">
      <w:pPr>
        <w:shd w:val="clear" w:color="auto" w:fill="FFFFFF"/>
        <w:jc w:val="center"/>
        <w:rPr>
          <w:b/>
          <w:sz w:val="28"/>
          <w:szCs w:val="28"/>
        </w:rPr>
      </w:pPr>
    </w:p>
    <w:p w:rsidR="00070081" w:rsidRPr="00914E83" w:rsidRDefault="00070081" w:rsidP="00484089">
      <w:pPr>
        <w:shd w:val="clear" w:color="auto" w:fill="FFFFFF"/>
        <w:jc w:val="center"/>
        <w:rPr>
          <w:b/>
          <w:sz w:val="28"/>
          <w:szCs w:val="28"/>
        </w:rPr>
      </w:pPr>
    </w:p>
    <w:p w:rsidR="00070081" w:rsidRPr="00914E83" w:rsidRDefault="00070081" w:rsidP="00484089">
      <w:pPr>
        <w:shd w:val="clear" w:color="auto" w:fill="FFFFFF"/>
        <w:jc w:val="center"/>
        <w:rPr>
          <w:b/>
          <w:sz w:val="28"/>
          <w:szCs w:val="28"/>
        </w:rPr>
      </w:pPr>
    </w:p>
    <w:p w:rsidR="00070081" w:rsidRPr="00914E83" w:rsidRDefault="00070081" w:rsidP="00484089">
      <w:pPr>
        <w:shd w:val="clear" w:color="auto" w:fill="FFFFFF"/>
        <w:jc w:val="center"/>
        <w:rPr>
          <w:b/>
          <w:sz w:val="28"/>
          <w:szCs w:val="28"/>
        </w:rPr>
      </w:pPr>
    </w:p>
    <w:p w:rsidR="00070081" w:rsidRPr="00914E83" w:rsidRDefault="00070081" w:rsidP="00484089">
      <w:pPr>
        <w:shd w:val="clear" w:color="auto" w:fill="FFFFFF"/>
        <w:jc w:val="center"/>
        <w:rPr>
          <w:b/>
          <w:sz w:val="28"/>
          <w:szCs w:val="28"/>
        </w:rPr>
      </w:pPr>
    </w:p>
    <w:p w:rsidR="00070081" w:rsidRPr="00914E83" w:rsidRDefault="00070081" w:rsidP="00484089">
      <w:pPr>
        <w:shd w:val="clear" w:color="auto" w:fill="FFFFFF"/>
        <w:jc w:val="center"/>
        <w:rPr>
          <w:b/>
          <w:sz w:val="28"/>
          <w:szCs w:val="28"/>
        </w:rPr>
      </w:pPr>
    </w:p>
    <w:p w:rsidR="00070081" w:rsidRPr="00914E83" w:rsidRDefault="00070081" w:rsidP="00484089">
      <w:pPr>
        <w:shd w:val="clear" w:color="auto" w:fill="FFFFFF"/>
        <w:jc w:val="center"/>
        <w:rPr>
          <w:b/>
          <w:sz w:val="28"/>
          <w:szCs w:val="28"/>
        </w:rPr>
      </w:pPr>
    </w:p>
    <w:p w:rsidR="00D501E7" w:rsidRPr="00914E83" w:rsidRDefault="00EE2035" w:rsidP="00484089">
      <w:pPr>
        <w:shd w:val="clear" w:color="auto" w:fill="FFFFFF"/>
        <w:jc w:val="center"/>
        <w:rPr>
          <w:b/>
          <w:sz w:val="32"/>
          <w:szCs w:val="32"/>
        </w:rPr>
      </w:pPr>
      <w:r w:rsidRPr="00914E83">
        <w:rPr>
          <w:b/>
          <w:sz w:val="32"/>
          <w:szCs w:val="32"/>
        </w:rPr>
        <w:t>ИНСТРУКЦИЯ</w:t>
      </w:r>
    </w:p>
    <w:p w:rsidR="00EC110A" w:rsidRPr="00914E83" w:rsidRDefault="00302079" w:rsidP="0019751F">
      <w:pPr>
        <w:jc w:val="center"/>
        <w:rPr>
          <w:i/>
        </w:rPr>
      </w:pPr>
      <w:r w:rsidRPr="00914E83">
        <w:rPr>
          <w:b/>
          <w:sz w:val="32"/>
          <w:szCs w:val="32"/>
        </w:rPr>
        <w:t>п</w:t>
      </w:r>
      <w:r w:rsidR="007C0791" w:rsidRPr="00914E83">
        <w:rPr>
          <w:b/>
          <w:sz w:val="32"/>
          <w:szCs w:val="32"/>
        </w:rPr>
        <w:t xml:space="preserve">о </w:t>
      </w:r>
      <w:r w:rsidRPr="00914E83">
        <w:rPr>
          <w:b/>
          <w:sz w:val="32"/>
          <w:szCs w:val="32"/>
        </w:rPr>
        <w:t xml:space="preserve">контролю </w:t>
      </w:r>
      <w:r w:rsidR="00044EC0" w:rsidRPr="00914E83">
        <w:rPr>
          <w:b/>
          <w:sz w:val="32"/>
          <w:szCs w:val="32"/>
        </w:rPr>
        <w:t xml:space="preserve">разрешительной и </w:t>
      </w:r>
      <w:r w:rsidRPr="00914E83">
        <w:rPr>
          <w:b/>
          <w:sz w:val="32"/>
          <w:szCs w:val="32"/>
        </w:rPr>
        <w:t xml:space="preserve">исполнительной документации по соблюдению подрядчиком </w:t>
      </w:r>
      <w:r w:rsidR="007C0791" w:rsidRPr="00914E83">
        <w:rPr>
          <w:b/>
          <w:sz w:val="32"/>
          <w:szCs w:val="32"/>
        </w:rPr>
        <w:t>порядк</w:t>
      </w:r>
      <w:r w:rsidRPr="00914E83">
        <w:rPr>
          <w:b/>
          <w:sz w:val="32"/>
          <w:szCs w:val="32"/>
        </w:rPr>
        <w:t>а</w:t>
      </w:r>
      <w:r w:rsidR="00EE2AE1" w:rsidRPr="00914E83">
        <w:rPr>
          <w:b/>
          <w:sz w:val="32"/>
          <w:szCs w:val="32"/>
        </w:rPr>
        <w:t xml:space="preserve"> обращения с отходами и грунтами, образованными в результате строительства</w:t>
      </w:r>
      <w:r w:rsidR="00E8244C" w:rsidRPr="00914E83">
        <w:rPr>
          <w:b/>
          <w:sz w:val="32"/>
          <w:szCs w:val="32"/>
        </w:rPr>
        <w:t xml:space="preserve"> и реконструкции</w:t>
      </w:r>
      <w:r w:rsidR="0019751F" w:rsidRPr="00914E83">
        <w:rPr>
          <w:b/>
          <w:sz w:val="32"/>
          <w:szCs w:val="32"/>
        </w:rPr>
        <w:t xml:space="preserve"> объектов</w:t>
      </w:r>
      <w:r w:rsidR="00676AC6" w:rsidRPr="00914E83">
        <w:rPr>
          <w:b/>
          <w:sz w:val="32"/>
          <w:szCs w:val="32"/>
        </w:rPr>
        <w:t xml:space="preserve"> </w:t>
      </w:r>
      <w:r w:rsidR="00E8244C" w:rsidRPr="00914E83">
        <w:rPr>
          <w:b/>
          <w:sz w:val="32"/>
          <w:szCs w:val="32"/>
        </w:rPr>
        <w:t>Общества</w:t>
      </w:r>
      <w:r w:rsidR="00676AC6" w:rsidRPr="00914E83">
        <w:rPr>
          <w:b/>
          <w:sz w:val="32"/>
          <w:szCs w:val="32"/>
        </w:rPr>
        <w:t xml:space="preserve"> </w:t>
      </w:r>
      <w:r w:rsidR="00E32D6E" w:rsidRPr="00914E83">
        <w:rPr>
          <w:b/>
          <w:sz w:val="32"/>
          <w:szCs w:val="32"/>
        </w:rPr>
        <w:t xml:space="preserve">класса </w:t>
      </w:r>
      <w:r w:rsidR="00676AC6" w:rsidRPr="00914E83">
        <w:rPr>
          <w:b/>
          <w:sz w:val="32"/>
          <w:szCs w:val="32"/>
        </w:rPr>
        <w:t xml:space="preserve">35 </w:t>
      </w:r>
      <w:proofErr w:type="spellStart"/>
      <w:r w:rsidR="00676AC6" w:rsidRPr="00914E83">
        <w:rPr>
          <w:b/>
          <w:sz w:val="32"/>
          <w:szCs w:val="32"/>
        </w:rPr>
        <w:t>кВ</w:t>
      </w:r>
      <w:proofErr w:type="spellEnd"/>
      <w:r w:rsidR="00676AC6" w:rsidRPr="00914E83">
        <w:rPr>
          <w:b/>
          <w:sz w:val="32"/>
          <w:szCs w:val="32"/>
        </w:rPr>
        <w:t xml:space="preserve"> и выше</w:t>
      </w:r>
      <w:r w:rsidR="0019751F" w:rsidRPr="00914E83">
        <w:rPr>
          <w:b/>
          <w:sz w:val="32"/>
          <w:szCs w:val="32"/>
        </w:rPr>
        <w:t>, расположенных на территории города Москвы</w:t>
      </w:r>
    </w:p>
    <w:p w:rsidR="008E6FEA" w:rsidRPr="00914E83" w:rsidRDefault="008E6FEA" w:rsidP="008E6FEA">
      <w:pPr>
        <w:shd w:val="clear" w:color="auto" w:fill="FFFFFF"/>
        <w:jc w:val="center"/>
        <w:rPr>
          <w:b/>
          <w:sz w:val="32"/>
          <w:szCs w:val="32"/>
        </w:rPr>
      </w:pPr>
    </w:p>
    <w:p w:rsidR="00484089" w:rsidRPr="00914E83" w:rsidRDefault="00484089" w:rsidP="00D501E7">
      <w:pPr>
        <w:shd w:val="clear" w:color="auto" w:fill="FFFFFF"/>
        <w:jc w:val="center"/>
        <w:rPr>
          <w:b/>
          <w:sz w:val="28"/>
          <w:szCs w:val="28"/>
        </w:rPr>
      </w:pPr>
    </w:p>
    <w:p w:rsidR="0019751F" w:rsidRPr="00914E83" w:rsidRDefault="0019751F" w:rsidP="00D501E7">
      <w:pPr>
        <w:shd w:val="clear" w:color="auto" w:fill="FFFFFF"/>
        <w:jc w:val="center"/>
        <w:rPr>
          <w:b/>
          <w:sz w:val="28"/>
          <w:szCs w:val="28"/>
        </w:rPr>
      </w:pPr>
    </w:p>
    <w:p w:rsidR="0019751F" w:rsidRPr="00914E83" w:rsidRDefault="0019751F" w:rsidP="00D501E7">
      <w:pPr>
        <w:shd w:val="clear" w:color="auto" w:fill="FFFFFF"/>
        <w:jc w:val="center"/>
        <w:rPr>
          <w:b/>
          <w:sz w:val="28"/>
          <w:szCs w:val="28"/>
        </w:rPr>
      </w:pPr>
    </w:p>
    <w:p w:rsidR="0019751F" w:rsidRPr="00914E83" w:rsidRDefault="0019751F" w:rsidP="00D501E7">
      <w:pPr>
        <w:shd w:val="clear" w:color="auto" w:fill="FFFFFF"/>
        <w:jc w:val="center"/>
        <w:rPr>
          <w:b/>
          <w:sz w:val="28"/>
          <w:szCs w:val="28"/>
        </w:rPr>
      </w:pPr>
    </w:p>
    <w:p w:rsidR="0019751F" w:rsidRPr="00914E83" w:rsidRDefault="0019751F" w:rsidP="00D501E7">
      <w:pPr>
        <w:shd w:val="clear" w:color="auto" w:fill="FFFFFF"/>
        <w:jc w:val="center"/>
        <w:rPr>
          <w:b/>
          <w:sz w:val="28"/>
          <w:szCs w:val="28"/>
        </w:rPr>
      </w:pPr>
    </w:p>
    <w:p w:rsidR="0019751F" w:rsidRPr="00914E83" w:rsidRDefault="0019751F" w:rsidP="00D501E7">
      <w:pPr>
        <w:shd w:val="clear" w:color="auto" w:fill="FFFFFF"/>
        <w:jc w:val="center"/>
        <w:rPr>
          <w:b/>
          <w:sz w:val="28"/>
          <w:szCs w:val="28"/>
        </w:rPr>
      </w:pPr>
    </w:p>
    <w:p w:rsidR="0019751F" w:rsidRPr="00914E83" w:rsidRDefault="0019751F" w:rsidP="00D501E7">
      <w:pPr>
        <w:shd w:val="clear" w:color="auto" w:fill="FFFFFF"/>
        <w:jc w:val="center"/>
        <w:rPr>
          <w:b/>
          <w:sz w:val="28"/>
          <w:szCs w:val="28"/>
        </w:rPr>
      </w:pPr>
    </w:p>
    <w:p w:rsidR="0019751F" w:rsidRPr="00914E83" w:rsidRDefault="0019751F" w:rsidP="00D501E7">
      <w:pPr>
        <w:shd w:val="clear" w:color="auto" w:fill="FFFFFF"/>
        <w:jc w:val="center"/>
        <w:rPr>
          <w:b/>
          <w:sz w:val="28"/>
          <w:szCs w:val="28"/>
        </w:rPr>
      </w:pPr>
    </w:p>
    <w:p w:rsidR="0019751F" w:rsidRPr="00914E83" w:rsidRDefault="0019751F" w:rsidP="00D501E7">
      <w:pPr>
        <w:shd w:val="clear" w:color="auto" w:fill="FFFFFF"/>
        <w:jc w:val="center"/>
        <w:rPr>
          <w:b/>
          <w:sz w:val="28"/>
          <w:szCs w:val="28"/>
        </w:rPr>
      </w:pPr>
    </w:p>
    <w:p w:rsidR="0019751F" w:rsidRPr="00914E83" w:rsidRDefault="0019751F" w:rsidP="00D501E7">
      <w:pPr>
        <w:shd w:val="clear" w:color="auto" w:fill="FFFFFF"/>
        <w:jc w:val="center"/>
        <w:rPr>
          <w:b/>
          <w:sz w:val="28"/>
          <w:szCs w:val="28"/>
        </w:rPr>
      </w:pPr>
    </w:p>
    <w:p w:rsidR="0019751F" w:rsidRPr="00914E83" w:rsidRDefault="0019751F" w:rsidP="00D501E7">
      <w:pPr>
        <w:shd w:val="clear" w:color="auto" w:fill="FFFFFF"/>
        <w:jc w:val="center"/>
        <w:rPr>
          <w:b/>
          <w:sz w:val="28"/>
          <w:szCs w:val="28"/>
        </w:rPr>
      </w:pPr>
    </w:p>
    <w:p w:rsidR="0019751F" w:rsidRPr="00914E83" w:rsidRDefault="0019751F" w:rsidP="00D501E7">
      <w:pPr>
        <w:shd w:val="clear" w:color="auto" w:fill="FFFFFF"/>
        <w:jc w:val="center"/>
        <w:rPr>
          <w:b/>
          <w:sz w:val="28"/>
          <w:szCs w:val="28"/>
        </w:rPr>
      </w:pPr>
    </w:p>
    <w:p w:rsidR="0019751F" w:rsidRPr="00914E83" w:rsidRDefault="0019751F" w:rsidP="00D501E7">
      <w:pPr>
        <w:shd w:val="clear" w:color="auto" w:fill="FFFFFF"/>
        <w:jc w:val="center"/>
        <w:rPr>
          <w:b/>
          <w:sz w:val="28"/>
          <w:szCs w:val="28"/>
        </w:rPr>
      </w:pPr>
    </w:p>
    <w:p w:rsidR="0019751F" w:rsidRPr="00914E83" w:rsidRDefault="0019751F" w:rsidP="00D501E7">
      <w:pPr>
        <w:shd w:val="clear" w:color="auto" w:fill="FFFFFF"/>
        <w:jc w:val="center"/>
        <w:rPr>
          <w:b/>
          <w:sz w:val="28"/>
          <w:szCs w:val="28"/>
        </w:rPr>
      </w:pPr>
    </w:p>
    <w:p w:rsidR="0081042D" w:rsidRPr="00914E83" w:rsidRDefault="0081042D" w:rsidP="008B1EA7">
      <w:pPr>
        <w:pStyle w:val="Style26"/>
        <w:widowControl/>
        <w:spacing w:before="120" w:after="120" w:line="240" w:lineRule="auto"/>
        <w:ind w:firstLine="0"/>
        <w:jc w:val="center"/>
        <w:rPr>
          <w:b/>
          <w:sz w:val="28"/>
          <w:szCs w:val="28"/>
        </w:rPr>
      </w:pPr>
    </w:p>
    <w:p w:rsidR="00D501E7" w:rsidRPr="00914E83" w:rsidRDefault="00D501E7" w:rsidP="008B1EA7">
      <w:pPr>
        <w:pStyle w:val="Style26"/>
        <w:widowControl/>
        <w:spacing w:before="120" w:after="120" w:line="240" w:lineRule="auto"/>
        <w:ind w:firstLine="0"/>
        <w:jc w:val="center"/>
        <w:rPr>
          <w:b/>
          <w:sz w:val="28"/>
          <w:szCs w:val="28"/>
        </w:rPr>
      </w:pPr>
      <w:r w:rsidRPr="00914E83">
        <w:rPr>
          <w:b/>
          <w:sz w:val="28"/>
          <w:szCs w:val="28"/>
        </w:rPr>
        <w:t>С</w:t>
      </w:r>
      <w:r w:rsidR="00E8244C" w:rsidRPr="00914E83">
        <w:rPr>
          <w:b/>
          <w:sz w:val="28"/>
          <w:szCs w:val="28"/>
        </w:rPr>
        <w:t>ОДЕРЖАНИЕ</w:t>
      </w:r>
      <w:r w:rsidRPr="00914E83">
        <w:rPr>
          <w:b/>
          <w:sz w:val="28"/>
          <w:szCs w:val="28"/>
        </w:rPr>
        <w:t>:</w:t>
      </w:r>
    </w:p>
    <w:sdt>
      <w:sdtPr>
        <w:rPr>
          <w:b w:val="0"/>
          <w:smallCaps w:val="0"/>
          <w:szCs w:val="24"/>
        </w:rPr>
        <w:id w:val="8892229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E8244C" w:rsidRPr="00914E83" w:rsidRDefault="008F1D60" w:rsidP="00D8211C">
          <w:pPr>
            <w:pStyle w:val="11"/>
            <w:tabs>
              <w:tab w:val="clear" w:pos="9356"/>
              <w:tab w:val="right" w:leader="dot" w:pos="9498"/>
            </w:tabs>
            <w:ind w:right="19"/>
            <w:rPr>
              <w:rStyle w:val="aa"/>
              <w:sz w:val="28"/>
              <w:szCs w:val="28"/>
            </w:rPr>
          </w:pPr>
          <w:r w:rsidRPr="00914E83">
            <w:rPr>
              <w:rStyle w:val="aa"/>
              <w:noProof/>
            </w:rPr>
            <w:fldChar w:fldCharType="begin"/>
          </w:r>
          <w:r w:rsidR="00AE2291" w:rsidRPr="00914E83">
            <w:rPr>
              <w:rStyle w:val="aa"/>
              <w:noProof/>
            </w:rPr>
            <w:instrText xml:space="preserve"> TOC \o "1-3" \h \z \u </w:instrText>
          </w:r>
          <w:r w:rsidRPr="00914E83">
            <w:rPr>
              <w:rStyle w:val="aa"/>
              <w:noProof/>
            </w:rPr>
            <w:fldChar w:fldCharType="separate"/>
          </w:r>
          <w:hyperlink w:anchor="_Toc510599105" w:history="1">
            <w:r w:rsidR="00CA1DB3" w:rsidRPr="00914E83">
              <w:rPr>
                <w:rStyle w:val="aa"/>
                <w:b w:val="0"/>
                <w:smallCaps w:val="0"/>
                <w:noProof/>
                <w:sz w:val="28"/>
                <w:szCs w:val="28"/>
              </w:rPr>
              <w:t>1.</w:t>
            </w:r>
            <w:r w:rsidR="00CA1DB3" w:rsidRPr="00914E83">
              <w:rPr>
                <w:rStyle w:val="aa"/>
                <w:sz w:val="28"/>
                <w:szCs w:val="28"/>
              </w:rPr>
              <w:tab/>
            </w:r>
            <w:r w:rsidR="00E8244C" w:rsidRPr="00914E83">
              <w:rPr>
                <w:rStyle w:val="aa"/>
                <w:b w:val="0"/>
                <w:smallCaps w:val="0"/>
                <w:noProof/>
                <w:sz w:val="28"/>
                <w:szCs w:val="28"/>
              </w:rPr>
              <w:t>Введение</w:t>
            </w:r>
            <w:r w:rsidR="00E8244C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tab/>
            </w:r>
            <w:r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begin"/>
            </w:r>
            <w:r w:rsidR="00E8244C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instrText xml:space="preserve"> PAGEREF _Toc510599105 \h </w:instrText>
            </w:r>
            <w:r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</w:r>
            <w:r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separate"/>
            </w:r>
            <w:r w:rsidR="00FD1948" w:rsidRPr="00914E83">
              <w:rPr>
                <w:rStyle w:val="aa"/>
                <w:b w:val="0"/>
                <w:smallCaps w:val="0"/>
                <w:noProof/>
                <w:webHidden/>
                <w:sz w:val="28"/>
                <w:szCs w:val="28"/>
              </w:rPr>
              <w:t>3</w:t>
            </w:r>
            <w:r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end"/>
            </w:r>
          </w:hyperlink>
        </w:p>
        <w:p w:rsidR="00E8244C" w:rsidRPr="00914E83" w:rsidRDefault="00651315" w:rsidP="00D8211C">
          <w:pPr>
            <w:pStyle w:val="11"/>
            <w:tabs>
              <w:tab w:val="clear" w:pos="9356"/>
              <w:tab w:val="right" w:leader="dot" w:pos="9498"/>
            </w:tabs>
            <w:ind w:right="19"/>
            <w:rPr>
              <w:rStyle w:val="aa"/>
              <w:sz w:val="28"/>
              <w:szCs w:val="28"/>
            </w:rPr>
          </w:pPr>
          <w:hyperlink w:anchor="_Toc510599106" w:history="1">
            <w:r w:rsidR="00CA1DB3" w:rsidRPr="00914E83">
              <w:rPr>
                <w:rStyle w:val="aa"/>
                <w:b w:val="0"/>
                <w:smallCaps w:val="0"/>
                <w:noProof/>
                <w:sz w:val="28"/>
                <w:szCs w:val="28"/>
              </w:rPr>
              <w:t>1.1.</w:t>
            </w:r>
            <w:r w:rsidR="00CA1DB3" w:rsidRPr="00914E83">
              <w:rPr>
                <w:rStyle w:val="aa"/>
                <w:sz w:val="28"/>
                <w:szCs w:val="28"/>
              </w:rPr>
              <w:tab/>
            </w:r>
            <w:r w:rsidR="00CA1DB3" w:rsidRPr="00914E83">
              <w:rPr>
                <w:rStyle w:val="aa"/>
                <w:b w:val="0"/>
                <w:smallCaps w:val="0"/>
                <w:noProof/>
                <w:sz w:val="28"/>
                <w:szCs w:val="28"/>
              </w:rPr>
              <w:t>Область применения</w:t>
            </w:r>
            <w:r w:rsidR="00CA1DB3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tab/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begin"/>
            </w:r>
            <w:r w:rsidR="00CA1DB3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instrText xml:space="preserve"> PAGEREF _Toc510599106 \h </w:instrText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separate"/>
            </w:r>
            <w:r w:rsidR="00FD1948" w:rsidRPr="00914E83">
              <w:rPr>
                <w:rStyle w:val="aa"/>
                <w:b w:val="0"/>
                <w:smallCaps w:val="0"/>
                <w:noProof/>
                <w:webHidden/>
                <w:sz w:val="28"/>
                <w:szCs w:val="28"/>
              </w:rPr>
              <w:t>3</w:t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end"/>
            </w:r>
          </w:hyperlink>
        </w:p>
        <w:p w:rsidR="00E8244C" w:rsidRPr="00914E83" w:rsidRDefault="00651315" w:rsidP="00D8211C">
          <w:pPr>
            <w:pStyle w:val="11"/>
            <w:tabs>
              <w:tab w:val="clear" w:pos="9356"/>
              <w:tab w:val="right" w:leader="dot" w:pos="9498"/>
            </w:tabs>
            <w:ind w:right="19"/>
            <w:rPr>
              <w:rStyle w:val="aa"/>
              <w:sz w:val="28"/>
              <w:szCs w:val="28"/>
            </w:rPr>
          </w:pPr>
          <w:hyperlink w:anchor="_Toc510599107" w:history="1">
            <w:r w:rsidR="00CA1DB3" w:rsidRPr="00914E83">
              <w:rPr>
                <w:rStyle w:val="aa"/>
                <w:b w:val="0"/>
                <w:smallCaps w:val="0"/>
                <w:noProof/>
                <w:sz w:val="28"/>
                <w:szCs w:val="28"/>
              </w:rPr>
              <w:t>1.2.</w:t>
            </w:r>
            <w:r w:rsidR="00CA1DB3" w:rsidRPr="00914E83">
              <w:rPr>
                <w:rStyle w:val="aa"/>
                <w:sz w:val="28"/>
                <w:szCs w:val="28"/>
              </w:rPr>
              <w:tab/>
            </w:r>
            <w:r w:rsidR="00CA1DB3" w:rsidRPr="00914E83">
              <w:rPr>
                <w:rStyle w:val="aa"/>
                <w:b w:val="0"/>
                <w:smallCaps w:val="0"/>
                <w:noProof/>
                <w:sz w:val="28"/>
                <w:szCs w:val="28"/>
              </w:rPr>
              <w:t>Нормативные ссылки</w:t>
            </w:r>
            <w:r w:rsidR="00CA1DB3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tab/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begin"/>
            </w:r>
            <w:r w:rsidR="00CA1DB3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instrText xml:space="preserve"> PAGEREF _Toc510599107 \h </w:instrText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separate"/>
            </w:r>
            <w:r w:rsidR="00FD1948" w:rsidRPr="00914E83">
              <w:rPr>
                <w:rStyle w:val="aa"/>
                <w:b w:val="0"/>
                <w:smallCaps w:val="0"/>
                <w:noProof/>
                <w:webHidden/>
                <w:sz w:val="28"/>
                <w:szCs w:val="28"/>
              </w:rPr>
              <w:t>4</w:t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end"/>
            </w:r>
          </w:hyperlink>
        </w:p>
        <w:p w:rsidR="00E8244C" w:rsidRPr="00914E83" w:rsidRDefault="00651315" w:rsidP="00D8211C">
          <w:pPr>
            <w:pStyle w:val="11"/>
            <w:tabs>
              <w:tab w:val="clear" w:pos="9356"/>
              <w:tab w:val="right" w:leader="dot" w:pos="9498"/>
            </w:tabs>
            <w:ind w:right="19"/>
            <w:rPr>
              <w:rStyle w:val="aa"/>
              <w:sz w:val="28"/>
              <w:szCs w:val="28"/>
            </w:rPr>
          </w:pPr>
          <w:hyperlink w:anchor="_Toc510599108" w:history="1">
            <w:r w:rsidR="00CA1DB3" w:rsidRPr="00914E83">
              <w:rPr>
                <w:rStyle w:val="aa"/>
                <w:b w:val="0"/>
                <w:smallCaps w:val="0"/>
                <w:noProof/>
                <w:sz w:val="28"/>
                <w:szCs w:val="28"/>
              </w:rPr>
              <w:t>1.3.</w:t>
            </w:r>
            <w:r w:rsidR="00CA1DB3" w:rsidRPr="00914E83">
              <w:rPr>
                <w:rStyle w:val="aa"/>
                <w:sz w:val="28"/>
                <w:szCs w:val="28"/>
              </w:rPr>
              <w:tab/>
            </w:r>
            <w:r w:rsidR="00CA1DB3" w:rsidRPr="00914E83">
              <w:rPr>
                <w:rStyle w:val="aa"/>
                <w:b w:val="0"/>
                <w:smallCaps w:val="0"/>
                <w:noProof/>
                <w:sz w:val="28"/>
                <w:szCs w:val="28"/>
              </w:rPr>
              <w:t>Термины и определения</w:t>
            </w:r>
            <w:r w:rsidR="00CA1DB3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tab/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begin"/>
            </w:r>
            <w:r w:rsidR="00CA1DB3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instrText xml:space="preserve"> PAGEREF _Toc510599108 \h </w:instrText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separate"/>
            </w:r>
            <w:r w:rsidR="00FD1948" w:rsidRPr="00914E83">
              <w:rPr>
                <w:rStyle w:val="aa"/>
                <w:b w:val="0"/>
                <w:smallCaps w:val="0"/>
                <w:noProof/>
                <w:webHidden/>
                <w:sz w:val="28"/>
                <w:szCs w:val="28"/>
              </w:rPr>
              <w:t>4</w:t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end"/>
            </w:r>
          </w:hyperlink>
        </w:p>
        <w:p w:rsidR="00E8244C" w:rsidRPr="00914E83" w:rsidRDefault="00651315" w:rsidP="00D8211C">
          <w:pPr>
            <w:pStyle w:val="11"/>
            <w:tabs>
              <w:tab w:val="clear" w:pos="9356"/>
              <w:tab w:val="right" w:leader="dot" w:pos="9498"/>
            </w:tabs>
            <w:ind w:right="19"/>
            <w:rPr>
              <w:rStyle w:val="aa"/>
              <w:sz w:val="28"/>
              <w:szCs w:val="28"/>
            </w:rPr>
          </w:pPr>
          <w:hyperlink w:anchor="_Toc510599109" w:history="1">
            <w:r w:rsidR="00CA1DB3" w:rsidRPr="00914E83">
              <w:rPr>
                <w:rStyle w:val="aa"/>
                <w:b w:val="0"/>
                <w:smallCaps w:val="0"/>
                <w:noProof/>
                <w:sz w:val="28"/>
                <w:szCs w:val="28"/>
              </w:rPr>
              <w:t>2. Контроль деятельности подрядчика по сбору и временному хранению отходов строительства, сноса и грунта</w:t>
            </w:r>
            <w:r w:rsidR="00CA1DB3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tab/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begin"/>
            </w:r>
            <w:r w:rsidR="00CA1DB3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instrText xml:space="preserve"> PAGEREF _Toc510599109 \h </w:instrText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separate"/>
            </w:r>
            <w:r w:rsidR="00FD1948" w:rsidRPr="00914E83">
              <w:rPr>
                <w:rStyle w:val="aa"/>
                <w:b w:val="0"/>
                <w:smallCaps w:val="0"/>
                <w:noProof/>
                <w:webHidden/>
                <w:sz w:val="28"/>
                <w:szCs w:val="28"/>
              </w:rPr>
              <w:t>6</w:t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end"/>
            </w:r>
          </w:hyperlink>
        </w:p>
        <w:p w:rsidR="00E8244C" w:rsidRPr="00914E83" w:rsidRDefault="00651315" w:rsidP="00D8211C">
          <w:pPr>
            <w:pStyle w:val="11"/>
            <w:tabs>
              <w:tab w:val="clear" w:pos="9356"/>
              <w:tab w:val="right" w:leader="dot" w:pos="9498"/>
            </w:tabs>
            <w:ind w:right="19"/>
            <w:rPr>
              <w:rStyle w:val="aa"/>
              <w:sz w:val="28"/>
              <w:szCs w:val="28"/>
            </w:rPr>
          </w:pPr>
          <w:hyperlink w:anchor="_Toc510599110" w:history="1">
            <w:r w:rsidR="00CA1DB3" w:rsidRPr="00914E83">
              <w:rPr>
                <w:rStyle w:val="aa"/>
                <w:b w:val="0"/>
                <w:smallCaps w:val="0"/>
                <w:noProof/>
                <w:sz w:val="28"/>
                <w:szCs w:val="28"/>
              </w:rPr>
              <w:t>3. Контроль за своевременным оформлением разрешений на перемещение отходов строительства и сноса для переработки, захоронения, оформлением разрешений на перевозку грунта.</w:t>
            </w:r>
            <w:r w:rsidR="00CA1DB3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tab/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begin"/>
            </w:r>
            <w:r w:rsidR="00CA1DB3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instrText xml:space="preserve"> PAGEREF _Toc510599110 \h </w:instrText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separate"/>
            </w:r>
            <w:r w:rsidR="00FD1948" w:rsidRPr="00914E83">
              <w:rPr>
                <w:rStyle w:val="aa"/>
                <w:b w:val="0"/>
                <w:smallCaps w:val="0"/>
                <w:noProof/>
                <w:webHidden/>
                <w:sz w:val="28"/>
                <w:szCs w:val="28"/>
              </w:rPr>
              <w:t>7</w:t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end"/>
            </w:r>
          </w:hyperlink>
        </w:p>
        <w:p w:rsidR="00E8244C" w:rsidRPr="00914E83" w:rsidRDefault="00651315" w:rsidP="00D8211C">
          <w:pPr>
            <w:pStyle w:val="11"/>
            <w:tabs>
              <w:tab w:val="clear" w:pos="9356"/>
              <w:tab w:val="right" w:leader="dot" w:pos="9498"/>
            </w:tabs>
            <w:ind w:right="19"/>
            <w:rPr>
              <w:rStyle w:val="aa"/>
              <w:sz w:val="28"/>
              <w:szCs w:val="28"/>
            </w:rPr>
          </w:pPr>
          <w:hyperlink w:anchor="_Toc510599111" w:history="1">
            <w:r w:rsidR="00CA1DB3" w:rsidRPr="00914E83">
              <w:rPr>
                <w:rStyle w:val="aa"/>
                <w:b w:val="0"/>
                <w:smallCaps w:val="0"/>
                <w:noProof/>
                <w:sz w:val="28"/>
                <w:szCs w:val="28"/>
              </w:rPr>
              <w:t>4. Контроль заказчиком исполнения мероприятий по перевозке отходов строительства, сноса и грунта</w:t>
            </w:r>
            <w:r w:rsidR="00CA1DB3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tab/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begin"/>
            </w:r>
            <w:r w:rsidR="00CA1DB3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instrText xml:space="preserve"> PAGEREF _Toc510599111 \h </w:instrText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separate"/>
            </w:r>
            <w:r w:rsidR="00FD1948" w:rsidRPr="00914E83">
              <w:rPr>
                <w:rStyle w:val="aa"/>
                <w:b w:val="0"/>
                <w:smallCaps w:val="0"/>
                <w:noProof/>
                <w:webHidden/>
                <w:sz w:val="28"/>
                <w:szCs w:val="28"/>
              </w:rPr>
              <w:t>8</w:t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end"/>
            </w:r>
          </w:hyperlink>
        </w:p>
        <w:p w:rsidR="00E8244C" w:rsidRPr="00914E83" w:rsidRDefault="00651315" w:rsidP="00D8211C">
          <w:pPr>
            <w:pStyle w:val="11"/>
            <w:tabs>
              <w:tab w:val="clear" w:pos="9356"/>
              <w:tab w:val="right" w:leader="dot" w:pos="9498"/>
            </w:tabs>
            <w:ind w:right="19"/>
            <w:rPr>
              <w:rStyle w:val="aa"/>
              <w:sz w:val="28"/>
              <w:szCs w:val="28"/>
            </w:rPr>
          </w:pPr>
          <w:hyperlink w:anchor="_Toc510599112" w:history="1">
            <w:r w:rsidR="00CD39EC" w:rsidRPr="00914E83">
              <w:rPr>
                <w:rStyle w:val="aa"/>
                <w:b w:val="0"/>
                <w:smallCaps w:val="0"/>
                <w:noProof/>
                <w:sz w:val="28"/>
                <w:szCs w:val="28"/>
              </w:rPr>
              <w:t>5. Контроль исполнения требований по охране окружающей среды</w:t>
            </w:r>
            <w:r w:rsidR="00CD39EC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tab/>
              <w:t>8</w:t>
            </w:r>
          </w:hyperlink>
        </w:p>
        <w:p w:rsidR="00AA3C6A" w:rsidRPr="00914E83" w:rsidRDefault="00651315">
          <w:pPr>
            <w:pStyle w:val="11"/>
            <w:tabs>
              <w:tab w:val="clear" w:pos="9356"/>
              <w:tab w:val="right" w:leader="dot" w:pos="9498"/>
            </w:tabs>
            <w:ind w:right="19"/>
            <w:rPr>
              <w:rStyle w:val="aa"/>
              <w:sz w:val="28"/>
              <w:szCs w:val="28"/>
            </w:rPr>
          </w:pPr>
          <w:hyperlink w:anchor="_Toc510599113" w:history="1">
            <w:r w:rsidR="00CA1DB3" w:rsidRPr="00914E83">
              <w:rPr>
                <w:rStyle w:val="aa"/>
                <w:b w:val="0"/>
                <w:smallCaps w:val="0"/>
                <w:noProof/>
                <w:sz w:val="28"/>
                <w:szCs w:val="28"/>
              </w:rPr>
              <w:t>6. Исполнительная документация по завершению мероприятий по обращению отходов строительства и грунта</w:t>
            </w:r>
            <w:r w:rsidR="00CA1DB3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tab/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begin"/>
            </w:r>
            <w:r w:rsidR="00CA1DB3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instrText xml:space="preserve"> PAGEREF _Toc510599113 \h </w:instrText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separate"/>
            </w:r>
            <w:r w:rsidR="00FD1948" w:rsidRPr="00914E83">
              <w:rPr>
                <w:rStyle w:val="aa"/>
                <w:b w:val="0"/>
                <w:smallCaps w:val="0"/>
                <w:noProof/>
                <w:webHidden/>
                <w:sz w:val="28"/>
                <w:szCs w:val="28"/>
              </w:rPr>
              <w:t>9</w:t>
            </w:r>
            <w:r w:rsidR="008F1D60" w:rsidRPr="00914E83">
              <w:rPr>
                <w:rStyle w:val="aa"/>
                <w:b w:val="0"/>
                <w:smallCaps w:val="0"/>
                <w:webHidden/>
                <w:sz w:val="28"/>
                <w:szCs w:val="28"/>
              </w:rPr>
              <w:fldChar w:fldCharType="end"/>
            </w:r>
          </w:hyperlink>
          <w:hyperlink w:anchor="_Toc510599114" w:history="1"/>
        </w:p>
        <w:p w:rsidR="00C513CE" w:rsidRPr="00914E83" w:rsidRDefault="008F1D60" w:rsidP="00C513CE">
          <w:pPr>
            <w:pStyle w:val="11"/>
            <w:tabs>
              <w:tab w:val="clear" w:pos="9356"/>
              <w:tab w:val="right" w:leader="dot" w:pos="9498"/>
            </w:tabs>
            <w:spacing w:line="276" w:lineRule="auto"/>
            <w:ind w:right="19"/>
            <w:rPr>
              <w:rStyle w:val="aa"/>
              <w:b w:val="0"/>
              <w:smallCaps w:val="0"/>
              <w:noProof/>
            </w:rPr>
          </w:pPr>
          <w:r w:rsidRPr="00914E83">
            <w:rPr>
              <w:rStyle w:val="aa"/>
              <w:b w:val="0"/>
              <w:smallCaps w:val="0"/>
              <w:noProof/>
            </w:rPr>
            <w:fldChar w:fldCharType="end"/>
          </w:r>
          <w:r w:rsidR="00C513CE" w:rsidRPr="00914E83">
            <w:rPr>
              <w:rStyle w:val="aa"/>
              <w:b w:val="0"/>
              <w:smallCaps w:val="0"/>
              <w:noProof/>
              <w:sz w:val="28"/>
              <w:szCs w:val="28"/>
            </w:rPr>
            <w:t xml:space="preserve">Приложение 1. </w:t>
          </w:r>
          <w:r w:rsidR="00914E83" w:rsidRPr="00914E83">
            <w:rPr>
              <w:rStyle w:val="aa"/>
              <w:b w:val="0"/>
              <w:smallCaps w:val="0"/>
              <w:noProof/>
              <w:sz w:val="28"/>
              <w:szCs w:val="28"/>
            </w:rPr>
            <w:t>Форма ж</w:t>
          </w:r>
          <w:r w:rsidR="00C513CE" w:rsidRPr="00914E83">
            <w:rPr>
              <w:rStyle w:val="aa"/>
              <w:b w:val="0"/>
              <w:smallCaps w:val="0"/>
              <w:noProof/>
              <w:sz w:val="28"/>
              <w:szCs w:val="28"/>
            </w:rPr>
            <w:t>урнал</w:t>
          </w:r>
          <w:r w:rsidR="00914E83" w:rsidRPr="00914E83">
            <w:rPr>
              <w:rStyle w:val="aa"/>
              <w:b w:val="0"/>
              <w:smallCaps w:val="0"/>
              <w:noProof/>
              <w:sz w:val="28"/>
              <w:szCs w:val="28"/>
            </w:rPr>
            <w:t>а</w:t>
          </w:r>
          <w:r w:rsidR="00C513CE" w:rsidRPr="00914E83">
            <w:rPr>
              <w:rStyle w:val="aa"/>
              <w:b w:val="0"/>
              <w:smallCaps w:val="0"/>
              <w:noProof/>
              <w:sz w:val="28"/>
              <w:szCs w:val="28"/>
            </w:rPr>
            <w:t xml:space="preserve"> учета размещения в местах временного хранения и удаления (вывоза) отходов строительства и сноса</w:t>
          </w:r>
          <w:r w:rsidR="00C513CE" w:rsidRPr="00914E83">
            <w:rPr>
              <w:rStyle w:val="aa"/>
              <w:b w:val="0"/>
              <w:smallCaps w:val="0"/>
              <w:noProof/>
              <w:webHidden/>
              <w:sz w:val="28"/>
              <w:szCs w:val="28"/>
            </w:rPr>
            <w:tab/>
          </w:r>
          <w:r w:rsidRPr="00914E83">
            <w:rPr>
              <w:rStyle w:val="aa"/>
              <w:b w:val="0"/>
              <w:smallCaps w:val="0"/>
              <w:noProof/>
              <w:webHidden/>
              <w:sz w:val="28"/>
              <w:szCs w:val="28"/>
            </w:rPr>
            <w:fldChar w:fldCharType="begin"/>
          </w:r>
          <w:r w:rsidR="00C513CE" w:rsidRPr="00914E83">
            <w:rPr>
              <w:rStyle w:val="aa"/>
              <w:b w:val="0"/>
              <w:smallCaps w:val="0"/>
              <w:noProof/>
              <w:webHidden/>
              <w:sz w:val="28"/>
              <w:szCs w:val="28"/>
            </w:rPr>
            <w:instrText xml:space="preserve"> PAGEREF _Toc510599114 \h </w:instrText>
          </w:r>
          <w:r w:rsidRPr="00914E83">
            <w:rPr>
              <w:rStyle w:val="aa"/>
              <w:b w:val="0"/>
              <w:smallCaps w:val="0"/>
              <w:noProof/>
              <w:webHidden/>
              <w:sz w:val="28"/>
              <w:szCs w:val="28"/>
            </w:rPr>
          </w:r>
          <w:r w:rsidRPr="00914E83">
            <w:rPr>
              <w:rStyle w:val="aa"/>
              <w:b w:val="0"/>
              <w:smallCaps w:val="0"/>
              <w:noProof/>
              <w:webHidden/>
              <w:sz w:val="28"/>
              <w:szCs w:val="28"/>
            </w:rPr>
            <w:fldChar w:fldCharType="separate"/>
          </w:r>
          <w:r w:rsidR="00C513CE" w:rsidRPr="00914E83">
            <w:rPr>
              <w:rStyle w:val="aa"/>
              <w:b w:val="0"/>
              <w:smallCaps w:val="0"/>
              <w:noProof/>
              <w:webHidden/>
              <w:sz w:val="28"/>
              <w:szCs w:val="28"/>
            </w:rPr>
            <w:t>11</w:t>
          </w:r>
          <w:r w:rsidRPr="00914E83">
            <w:rPr>
              <w:rStyle w:val="aa"/>
              <w:b w:val="0"/>
              <w:smallCaps w:val="0"/>
              <w:noProof/>
              <w:webHidden/>
              <w:sz w:val="28"/>
              <w:szCs w:val="28"/>
            </w:rPr>
            <w:fldChar w:fldCharType="end"/>
          </w:r>
        </w:p>
        <w:p w:rsidR="00C513CE" w:rsidRPr="00914E83" w:rsidRDefault="00D24F12" w:rsidP="00C513CE">
          <w:pPr>
            <w:pStyle w:val="11"/>
            <w:tabs>
              <w:tab w:val="clear" w:pos="9356"/>
              <w:tab w:val="right" w:leader="dot" w:pos="9498"/>
            </w:tabs>
            <w:spacing w:line="276" w:lineRule="auto"/>
            <w:ind w:right="19"/>
            <w:rPr>
              <w:rStyle w:val="aa"/>
              <w:b w:val="0"/>
              <w:smallCaps w:val="0"/>
              <w:noProof/>
              <w:sz w:val="28"/>
              <w:szCs w:val="28"/>
            </w:rPr>
          </w:pPr>
          <w:r w:rsidRPr="00914E83">
            <w:rPr>
              <w:rStyle w:val="aa"/>
              <w:b w:val="0"/>
              <w:smallCaps w:val="0"/>
              <w:noProof/>
              <w:sz w:val="28"/>
              <w:szCs w:val="28"/>
            </w:rPr>
            <w:t>Приложение 2</w:t>
          </w:r>
          <w:r w:rsidR="00C513CE" w:rsidRPr="00914E83">
            <w:rPr>
              <w:rStyle w:val="aa"/>
              <w:b w:val="0"/>
              <w:smallCaps w:val="0"/>
              <w:noProof/>
              <w:sz w:val="28"/>
              <w:szCs w:val="28"/>
            </w:rPr>
            <w:t>. Типовая форма сопроводительного талона отходов строительства и сноса</w:t>
          </w:r>
          <w:r w:rsidR="00C513CE" w:rsidRPr="00914E83">
            <w:rPr>
              <w:rStyle w:val="aa"/>
              <w:b w:val="0"/>
              <w:smallCaps w:val="0"/>
              <w:noProof/>
              <w:webHidden/>
              <w:sz w:val="28"/>
              <w:szCs w:val="28"/>
            </w:rPr>
            <w:tab/>
          </w:r>
          <w:r w:rsidR="008F1D60" w:rsidRPr="00914E83">
            <w:rPr>
              <w:rStyle w:val="aa"/>
              <w:b w:val="0"/>
              <w:smallCaps w:val="0"/>
              <w:noProof/>
              <w:webHidden/>
              <w:sz w:val="28"/>
              <w:szCs w:val="28"/>
            </w:rPr>
            <w:fldChar w:fldCharType="begin"/>
          </w:r>
          <w:r w:rsidR="00C513CE" w:rsidRPr="00914E83">
            <w:rPr>
              <w:rStyle w:val="aa"/>
              <w:b w:val="0"/>
              <w:smallCaps w:val="0"/>
              <w:noProof/>
              <w:webHidden/>
              <w:sz w:val="28"/>
              <w:szCs w:val="28"/>
            </w:rPr>
            <w:instrText xml:space="preserve"> PAGEREF _Toc510599114 \h </w:instrText>
          </w:r>
          <w:r w:rsidR="008F1D60" w:rsidRPr="00914E83">
            <w:rPr>
              <w:rStyle w:val="aa"/>
              <w:b w:val="0"/>
              <w:smallCaps w:val="0"/>
              <w:noProof/>
              <w:webHidden/>
              <w:sz w:val="28"/>
              <w:szCs w:val="28"/>
            </w:rPr>
          </w:r>
          <w:r w:rsidR="008F1D60" w:rsidRPr="00914E83">
            <w:rPr>
              <w:rStyle w:val="aa"/>
              <w:b w:val="0"/>
              <w:smallCaps w:val="0"/>
              <w:noProof/>
              <w:webHidden/>
              <w:sz w:val="28"/>
              <w:szCs w:val="28"/>
            </w:rPr>
            <w:fldChar w:fldCharType="separate"/>
          </w:r>
          <w:r w:rsidR="00C513CE" w:rsidRPr="00914E83">
            <w:rPr>
              <w:rStyle w:val="aa"/>
              <w:b w:val="0"/>
              <w:smallCaps w:val="0"/>
              <w:noProof/>
              <w:webHidden/>
              <w:sz w:val="28"/>
              <w:szCs w:val="28"/>
            </w:rPr>
            <w:t>1</w:t>
          </w:r>
          <w:r w:rsidR="008F1D60" w:rsidRPr="00914E83">
            <w:rPr>
              <w:rStyle w:val="aa"/>
              <w:b w:val="0"/>
              <w:smallCaps w:val="0"/>
              <w:noProof/>
              <w:webHidden/>
              <w:sz w:val="28"/>
              <w:szCs w:val="28"/>
            </w:rPr>
            <w:fldChar w:fldCharType="end"/>
          </w:r>
          <w:r w:rsidRPr="00914E83">
            <w:rPr>
              <w:rStyle w:val="aa"/>
              <w:b w:val="0"/>
              <w:smallCaps w:val="0"/>
              <w:noProof/>
              <w:webHidden/>
              <w:sz w:val="28"/>
              <w:szCs w:val="28"/>
            </w:rPr>
            <w:t>2</w:t>
          </w:r>
        </w:p>
        <w:p w:rsidR="00AE2291" w:rsidRPr="00914E83" w:rsidRDefault="00651315" w:rsidP="0081042D"/>
      </w:sdtContent>
    </w:sdt>
    <w:p w:rsidR="008835CB" w:rsidRPr="00914E83" w:rsidRDefault="008835CB" w:rsidP="00AE2291">
      <w:pPr>
        <w:pStyle w:val="Style26"/>
        <w:widowControl/>
        <w:spacing w:before="58" w:line="240" w:lineRule="auto"/>
        <w:ind w:firstLine="0"/>
        <w:jc w:val="left"/>
        <w:rPr>
          <w:sz w:val="26"/>
          <w:szCs w:val="26"/>
        </w:rPr>
      </w:pPr>
    </w:p>
    <w:p w:rsidR="00946798" w:rsidRPr="00914E83" w:rsidRDefault="00946798" w:rsidP="0019751F">
      <w:pPr>
        <w:autoSpaceDE w:val="0"/>
        <w:autoSpaceDN w:val="0"/>
        <w:adjustRightInd w:val="0"/>
        <w:jc w:val="both"/>
        <w:rPr>
          <w:i/>
          <w:iCs/>
        </w:rPr>
      </w:pPr>
    </w:p>
    <w:p w:rsidR="00B10B9E" w:rsidRPr="00914E83" w:rsidRDefault="00B10B9E">
      <w:pPr>
        <w:rPr>
          <w:sz w:val="26"/>
          <w:szCs w:val="26"/>
        </w:rPr>
      </w:pPr>
      <w:r w:rsidRPr="00914E83">
        <w:rPr>
          <w:sz w:val="26"/>
          <w:szCs w:val="26"/>
        </w:rPr>
        <w:br w:type="page"/>
      </w:r>
    </w:p>
    <w:p w:rsidR="00AA3C6A" w:rsidRPr="00914E83" w:rsidRDefault="00AE2291">
      <w:pPr>
        <w:pStyle w:val="1"/>
        <w:pageBreakBefore/>
        <w:numPr>
          <w:ilvl w:val="0"/>
          <w:numId w:val="2"/>
        </w:numPr>
        <w:spacing w:before="120" w:after="120" w:line="276" w:lineRule="auto"/>
        <w:ind w:left="0" w:firstLine="709"/>
        <w:rPr>
          <w:rFonts w:cs="Times New Roman"/>
          <w:sz w:val="28"/>
          <w:szCs w:val="28"/>
        </w:rPr>
      </w:pPr>
      <w:bookmarkStart w:id="0" w:name="_Toc510599105"/>
      <w:r w:rsidRPr="00914E83">
        <w:rPr>
          <w:rFonts w:cs="Times New Roman"/>
          <w:sz w:val="28"/>
          <w:szCs w:val="28"/>
        </w:rPr>
        <w:lastRenderedPageBreak/>
        <w:t>В</w:t>
      </w:r>
      <w:r w:rsidR="00F3123E" w:rsidRPr="00914E83">
        <w:rPr>
          <w:rFonts w:cs="Times New Roman"/>
          <w:sz w:val="28"/>
          <w:szCs w:val="28"/>
        </w:rPr>
        <w:t>в</w:t>
      </w:r>
      <w:r w:rsidRPr="00914E83">
        <w:rPr>
          <w:rFonts w:cs="Times New Roman"/>
          <w:sz w:val="28"/>
          <w:szCs w:val="28"/>
        </w:rPr>
        <w:t>едение</w:t>
      </w:r>
      <w:bookmarkEnd w:id="0"/>
    </w:p>
    <w:p w:rsidR="00AA3C6A" w:rsidRPr="00914E83" w:rsidRDefault="00AE2291">
      <w:pPr>
        <w:pStyle w:val="1"/>
        <w:numPr>
          <w:ilvl w:val="1"/>
          <w:numId w:val="2"/>
        </w:numPr>
        <w:spacing w:before="120" w:after="120" w:line="276" w:lineRule="auto"/>
        <w:ind w:left="0" w:firstLine="709"/>
        <w:rPr>
          <w:rFonts w:cs="Times New Roman"/>
          <w:sz w:val="28"/>
          <w:szCs w:val="28"/>
        </w:rPr>
      </w:pPr>
      <w:bookmarkStart w:id="1" w:name="_Toc510599106"/>
      <w:r w:rsidRPr="00914E83">
        <w:rPr>
          <w:rFonts w:cs="Times New Roman"/>
          <w:sz w:val="28"/>
          <w:szCs w:val="28"/>
        </w:rPr>
        <w:t>Область применения</w:t>
      </w:r>
      <w:bookmarkEnd w:id="1"/>
    </w:p>
    <w:p w:rsidR="00F32D95" w:rsidRPr="00914E83" w:rsidRDefault="007C0791" w:rsidP="00164531">
      <w:pPr>
        <w:pStyle w:val="ab"/>
        <w:keepNext w:val="0"/>
        <w:keepLines w:val="0"/>
        <w:widowControl w:val="0"/>
        <w:numPr>
          <w:ilvl w:val="2"/>
          <w:numId w:val="2"/>
        </w:numPr>
        <w:tabs>
          <w:tab w:val="left" w:pos="1560"/>
        </w:tabs>
        <w:spacing w:before="0" w:after="0" w:line="276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914E83">
        <w:rPr>
          <w:rFonts w:ascii="Times New Roman" w:hAnsi="Times New Roman"/>
          <w:sz w:val="28"/>
          <w:szCs w:val="28"/>
        </w:rPr>
        <w:t xml:space="preserve">Настоящая Инструкция </w:t>
      </w:r>
      <w:r w:rsidR="00302079" w:rsidRPr="00914E83">
        <w:rPr>
          <w:rFonts w:ascii="Times New Roman" w:hAnsi="Times New Roman"/>
          <w:sz w:val="28"/>
          <w:szCs w:val="28"/>
        </w:rPr>
        <w:t>по контролю</w:t>
      </w:r>
      <w:r w:rsidR="00D67C50" w:rsidRPr="00914E83">
        <w:rPr>
          <w:rFonts w:ascii="Times New Roman" w:hAnsi="Times New Roman"/>
          <w:sz w:val="28"/>
          <w:szCs w:val="28"/>
        </w:rPr>
        <w:t xml:space="preserve"> разрешительной и </w:t>
      </w:r>
      <w:r w:rsidR="00302079" w:rsidRPr="00914E83">
        <w:rPr>
          <w:rFonts w:ascii="Times New Roman" w:hAnsi="Times New Roman"/>
          <w:sz w:val="28"/>
          <w:szCs w:val="28"/>
        </w:rPr>
        <w:t xml:space="preserve">исполнительной документации по соблюдению подрядчиком порядка обращения с отходами и грунтами, образованными в результате строительства </w:t>
      </w:r>
      <w:r w:rsidR="00E86502" w:rsidRPr="00914E83">
        <w:rPr>
          <w:rFonts w:ascii="Times New Roman" w:hAnsi="Times New Roman"/>
          <w:sz w:val="28"/>
          <w:szCs w:val="28"/>
        </w:rPr>
        <w:t xml:space="preserve">и реконструкции </w:t>
      </w:r>
      <w:r w:rsidR="00302079" w:rsidRPr="00914E83">
        <w:rPr>
          <w:rFonts w:ascii="Times New Roman" w:hAnsi="Times New Roman"/>
          <w:sz w:val="28"/>
          <w:szCs w:val="28"/>
        </w:rPr>
        <w:t xml:space="preserve">объектов </w:t>
      </w:r>
      <w:r w:rsidR="00E32D6E" w:rsidRPr="00914E83">
        <w:rPr>
          <w:rFonts w:ascii="Times New Roman" w:hAnsi="Times New Roman"/>
          <w:sz w:val="28"/>
          <w:szCs w:val="28"/>
        </w:rPr>
        <w:t>Общества</w:t>
      </w:r>
      <w:r w:rsidR="00676AC6" w:rsidRPr="00914E83">
        <w:rPr>
          <w:rFonts w:ascii="Times New Roman" w:hAnsi="Times New Roman"/>
          <w:sz w:val="28"/>
          <w:szCs w:val="28"/>
        </w:rPr>
        <w:t xml:space="preserve"> </w:t>
      </w:r>
      <w:r w:rsidR="00E32D6E" w:rsidRPr="00914E83">
        <w:rPr>
          <w:rFonts w:ascii="Times New Roman" w:hAnsi="Times New Roman"/>
          <w:sz w:val="28"/>
          <w:szCs w:val="28"/>
        </w:rPr>
        <w:t xml:space="preserve">класса </w:t>
      </w:r>
      <w:r w:rsidR="00676AC6" w:rsidRPr="00914E83">
        <w:rPr>
          <w:rFonts w:ascii="Times New Roman" w:hAnsi="Times New Roman"/>
          <w:sz w:val="28"/>
          <w:szCs w:val="28"/>
        </w:rPr>
        <w:t xml:space="preserve">35 </w:t>
      </w:r>
      <w:proofErr w:type="spellStart"/>
      <w:r w:rsidR="00676AC6" w:rsidRPr="00914E83">
        <w:rPr>
          <w:rFonts w:ascii="Times New Roman" w:hAnsi="Times New Roman"/>
          <w:sz w:val="28"/>
          <w:szCs w:val="28"/>
        </w:rPr>
        <w:t>кВ</w:t>
      </w:r>
      <w:proofErr w:type="spellEnd"/>
      <w:r w:rsidR="00676AC6" w:rsidRPr="00914E83">
        <w:rPr>
          <w:rFonts w:ascii="Times New Roman" w:hAnsi="Times New Roman"/>
          <w:sz w:val="28"/>
          <w:szCs w:val="28"/>
        </w:rPr>
        <w:t xml:space="preserve"> и выше</w:t>
      </w:r>
      <w:r w:rsidR="00302079" w:rsidRPr="00914E83">
        <w:rPr>
          <w:rFonts w:ascii="Times New Roman" w:hAnsi="Times New Roman"/>
          <w:sz w:val="28"/>
          <w:szCs w:val="28"/>
        </w:rPr>
        <w:t xml:space="preserve">, расположенных на территории города Москвы </w:t>
      </w:r>
      <w:r w:rsidR="009E48F6" w:rsidRPr="00914E83">
        <w:rPr>
          <w:rFonts w:ascii="Times New Roman" w:hAnsi="Times New Roman"/>
          <w:sz w:val="28"/>
          <w:szCs w:val="28"/>
        </w:rPr>
        <w:t xml:space="preserve">(далее – Инструкция) </w:t>
      </w:r>
      <w:r w:rsidR="005973DE" w:rsidRPr="00914E83">
        <w:rPr>
          <w:rFonts w:ascii="Times New Roman" w:hAnsi="Times New Roman"/>
          <w:sz w:val="28"/>
          <w:szCs w:val="28"/>
        </w:rPr>
        <w:t xml:space="preserve">разработана </w:t>
      </w:r>
      <w:r w:rsidR="00EE2AE1" w:rsidRPr="00914E83">
        <w:rPr>
          <w:rFonts w:ascii="Times New Roman" w:hAnsi="Times New Roman"/>
          <w:sz w:val="28"/>
          <w:szCs w:val="28"/>
        </w:rPr>
        <w:t>в целях повышения операционной эффективности</w:t>
      </w:r>
      <w:r w:rsidR="008441F7" w:rsidRPr="00914E83">
        <w:rPr>
          <w:rFonts w:ascii="Times New Roman" w:hAnsi="Times New Roman"/>
          <w:sz w:val="28"/>
          <w:szCs w:val="28"/>
        </w:rPr>
        <w:t xml:space="preserve">, исполнительской дисциплины и контроля со стороны подразделений Блока капитального строительства, а также </w:t>
      </w:r>
      <w:r w:rsidR="005973DE" w:rsidRPr="00914E83">
        <w:rPr>
          <w:rFonts w:ascii="Times New Roman" w:hAnsi="Times New Roman"/>
          <w:sz w:val="28"/>
          <w:szCs w:val="28"/>
        </w:rPr>
        <w:t>в развитие</w:t>
      </w:r>
      <w:r w:rsidR="009E48F6" w:rsidRPr="00914E83">
        <w:rPr>
          <w:rFonts w:ascii="Times New Roman" w:hAnsi="Times New Roman"/>
          <w:sz w:val="28"/>
          <w:szCs w:val="28"/>
        </w:rPr>
        <w:t xml:space="preserve"> </w:t>
      </w:r>
      <w:r w:rsidR="005973DE" w:rsidRPr="00914E83">
        <w:rPr>
          <w:rFonts w:ascii="Times New Roman" w:hAnsi="Times New Roman"/>
          <w:sz w:val="28"/>
          <w:szCs w:val="28"/>
        </w:rPr>
        <w:t>Регламента по организации</w:t>
      </w:r>
      <w:proofErr w:type="gramEnd"/>
      <w:r w:rsidR="005973DE" w:rsidRPr="00914E8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973DE" w:rsidRPr="00914E83">
        <w:rPr>
          <w:rFonts w:ascii="Times New Roman" w:hAnsi="Times New Roman"/>
          <w:sz w:val="28"/>
          <w:szCs w:val="28"/>
        </w:rPr>
        <w:t xml:space="preserve">строительства, технического перевооружения и реконструкции объектов электросетевого хозяйства ПАО </w:t>
      </w:r>
      <w:r w:rsidR="00EE2AE1" w:rsidRPr="00914E83">
        <w:rPr>
          <w:rFonts w:ascii="Times New Roman" w:hAnsi="Times New Roman"/>
          <w:sz w:val="28"/>
          <w:szCs w:val="28"/>
        </w:rPr>
        <w:t>«МОЭСК»</w:t>
      </w:r>
      <w:r w:rsidR="008441F7" w:rsidRPr="00914E83">
        <w:rPr>
          <w:rFonts w:ascii="Times New Roman" w:hAnsi="Times New Roman"/>
          <w:sz w:val="28"/>
          <w:szCs w:val="28"/>
        </w:rPr>
        <w:t xml:space="preserve"> (Приказ №719 от 04.07.2014 в актуальной редакции), Порядка ведения исполнительной и формирования приемо-сдаточной документации на объектах электросетевого комплекса ПАО «МОЭСК» (Приказ №615 от 20.05.2016 в актуальной редакции), Методических указаний по подтверждению и приемке объемов и качества СМР, выполненных строительными подрядными организациями на электросетевых объектах электросетевого комплекса ПАО «МОЭСК» (Приказ №29</w:t>
      </w:r>
      <w:proofErr w:type="gramEnd"/>
      <w:r w:rsidR="008441F7" w:rsidRPr="00914E83">
        <w:rPr>
          <w:rFonts w:ascii="Times New Roman" w:hAnsi="Times New Roman"/>
          <w:sz w:val="28"/>
          <w:szCs w:val="28"/>
        </w:rPr>
        <w:t xml:space="preserve"> от 22.01.2015 в актуальной редакции)</w:t>
      </w:r>
      <w:r w:rsidR="00EE2AE1" w:rsidRPr="00914E83">
        <w:rPr>
          <w:rFonts w:ascii="Times New Roman" w:hAnsi="Times New Roman"/>
          <w:sz w:val="28"/>
          <w:szCs w:val="28"/>
        </w:rPr>
        <w:t>.</w:t>
      </w:r>
    </w:p>
    <w:p w:rsidR="009E48F6" w:rsidRPr="00914E83" w:rsidRDefault="00F32D95" w:rsidP="00D55C43">
      <w:pPr>
        <w:pStyle w:val="ab"/>
        <w:keepNext w:val="0"/>
        <w:keepLines w:val="0"/>
        <w:widowControl w:val="0"/>
        <w:numPr>
          <w:ilvl w:val="2"/>
          <w:numId w:val="2"/>
        </w:numPr>
        <w:tabs>
          <w:tab w:val="left" w:pos="1560"/>
        </w:tabs>
        <w:spacing w:before="0" w:after="0" w:line="276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914E83">
        <w:rPr>
          <w:rFonts w:ascii="Times New Roman" w:hAnsi="Times New Roman"/>
          <w:sz w:val="28"/>
          <w:szCs w:val="28"/>
        </w:rPr>
        <w:t xml:space="preserve">Настоящая Инструкция </w:t>
      </w:r>
      <w:r w:rsidR="00AB0A1E" w:rsidRPr="00914E83">
        <w:rPr>
          <w:rFonts w:ascii="Times New Roman" w:hAnsi="Times New Roman"/>
          <w:sz w:val="28"/>
          <w:szCs w:val="28"/>
        </w:rPr>
        <w:t>является внутренним документом П</w:t>
      </w:r>
      <w:r w:rsidR="00203F93" w:rsidRPr="00914E83">
        <w:rPr>
          <w:rFonts w:ascii="Times New Roman" w:hAnsi="Times New Roman"/>
          <w:sz w:val="28"/>
          <w:szCs w:val="28"/>
        </w:rPr>
        <w:t xml:space="preserve">АО «МОЭСК» (далее – Общество), </w:t>
      </w:r>
      <w:r w:rsidRPr="00800613">
        <w:rPr>
          <w:rFonts w:ascii="Times New Roman" w:eastAsia="Calibri" w:hAnsi="Times New Roman"/>
          <w:sz w:val="28"/>
          <w:szCs w:val="28"/>
          <w:highlight w:val="yellow"/>
        </w:rPr>
        <w:t>устанавливает едины</w:t>
      </w:r>
      <w:r w:rsidR="00706BD2" w:rsidRPr="00800613">
        <w:rPr>
          <w:rFonts w:ascii="Times New Roman" w:eastAsia="Calibri" w:hAnsi="Times New Roman"/>
          <w:sz w:val="28"/>
          <w:szCs w:val="28"/>
          <w:highlight w:val="yellow"/>
        </w:rPr>
        <w:t xml:space="preserve">е </w:t>
      </w:r>
      <w:r w:rsidR="00203F93" w:rsidRPr="00800613">
        <w:rPr>
          <w:rFonts w:ascii="Times New Roman" w:eastAsia="Calibri" w:hAnsi="Times New Roman"/>
          <w:sz w:val="28"/>
          <w:szCs w:val="28"/>
          <w:highlight w:val="yellow"/>
        </w:rPr>
        <w:t xml:space="preserve">требования </w:t>
      </w:r>
      <w:r w:rsidR="00706BD2" w:rsidRPr="00800613">
        <w:rPr>
          <w:rFonts w:ascii="Times New Roman" w:eastAsia="Calibri" w:hAnsi="Times New Roman"/>
          <w:sz w:val="28"/>
          <w:szCs w:val="28"/>
          <w:highlight w:val="yellow"/>
        </w:rPr>
        <w:t>по контролю разрешительной и исполнительной документации</w:t>
      </w:r>
      <w:r w:rsidR="00706BD2" w:rsidRPr="00914E83">
        <w:rPr>
          <w:rFonts w:ascii="Times New Roman" w:eastAsia="Calibri" w:hAnsi="Times New Roman"/>
          <w:sz w:val="28"/>
          <w:szCs w:val="28"/>
        </w:rPr>
        <w:t xml:space="preserve"> по соблюдению строительным подрядчиком порядка обращения с отходами  и грунтами,</w:t>
      </w:r>
      <w:r w:rsidR="00203F93" w:rsidRPr="00914E83">
        <w:rPr>
          <w:rFonts w:ascii="Times New Roman" w:eastAsia="Calibri" w:hAnsi="Times New Roman"/>
          <w:sz w:val="28"/>
          <w:szCs w:val="28"/>
        </w:rPr>
        <w:t xml:space="preserve"> обязательна к применению </w:t>
      </w:r>
      <w:r w:rsidR="00706BD2" w:rsidRPr="00914E83">
        <w:rPr>
          <w:rFonts w:ascii="Times New Roman" w:eastAsia="Calibri" w:hAnsi="Times New Roman"/>
          <w:sz w:val="28"/>
          <w:szCs w:val="28"/>
        </w:rPr>
        <w:t>Блоком капитального строительства филиалов</w:t>
      </w:r>
      <w:r w:rsidR="00C72B56" w:rsidRPr="00914E83">
        <w:rPr>
          <w:rFonts w:ascii="Times New Roman" w:eastAsia="Calibri" w:hAnsi="Times New Roman"/>
          <w:sz w:val="28"/>
          <w:szCs w:val="28"/>
        </w:rPr>
        <w:t xml:space="preserve"> Московские высоковольтные сети, Новая Москва</w:t>
      </w:r>
      <w:r w:rsidR="00302079" w:rsidRPr="00914E83">
        <w:rPr>
          <w:rFonts w:ascii="Times New Roman" w:eastAsia="Calibri" w:hAnsi="Times New Roman"/>
          <w:sz w:val="28"/>
          <w:szCs w:val="28"/>
        </w:rPr>
        <w:t>, осуществляющих строительств</w:t>
      </w:r>
      <w:r w:rsidR="00C72B56" w:rsidRPr="00914E83">
        <w:rPr>
          <w:rFonts w:ascii="Times New Roman" w:eastAsia="Calibri" w:hAnsi="Times New Roman"/>
          <w:sz w:val="28"/>
          <w:szCs w:val="28"/>
        </w:rPr>
        <w:t xml:space="preserve">о на территории города Москва (в том числе на присоединенных территориях), </w:t>
      </w:r>
      <w:r w:rsidRPr="00914E83">
        <w:rPr>
          <w:rFonts w:ascii="Times New Roman" w:eastAsia="Calibri" w:hAnsi="Times New Roman"/>
          <w:sz w:val="28"/>
          <w:szCs w:val="28"/>
        </w:rPr>
        <w:t>требования</w:t>
      </w:r>
      <w:r w:rsidR="009E48F6" w:rsidRPr="00914E83">
        <w:rPr>
          <w:rFonts w:ascii="Times New Roman" w:eastAsia="Calibri" w:hAnsi="Times New Roman"/>
          <w:sz w:val="28"/>
          <w:szCs w:val="28"/>
        </w:rPr>
        <w:t xml:space="preserve"> </w:t>
      </w:r>
      <w:r w:rsidR="00AA0C98" w:rsidRPr="00914E83">
        <w:rPr>
          <w:rFonts w:ascii="Times New Roman" w:hAnsi="Times New Roman"/>
          <w:sz w:val="28"/>
          <w:szCs w:val="28"/>
        </w:rPr>
        <w:t xml:space="preserve">по контролю </w:t>
      </w:r>
      <w:r w:rsidR="00A47D99" w:rsidRPr="00914E83">
        <w:rPr>
          <w:rFonts w:ascii="Times New Roman" w:hAnsi="Times New Roman"/>
          <w:sz w:val="28"/>
          <w:szCs w:val="28"/>
        </w:rPr>
        <w:t xml:space="preserve">разрешительной и </w:t>
      </w:r>
      <w:r w:rsidR="00AA0C98" w:rsidRPr="00914E83">
        <w:rPr>
          <w:rFonts w:ascii="Times New Roman" w:hAnsi="Times New Roman"/>
          <w:sz w:val="28"/>
          <w:szCs w:val="28"/>
        </w:rPr>
        <w:t>исполнительной документации по</w:t>
      </w:r>
      <w:proofErr w:type="gramEnd"/>
      <w:r w:rsidR="00AA0C98" w:rsidRPr="00914E83">
        <w:rPr>
          <w:rFonts w:ascii="Times New Roman" w:hAnsi="Times New Roman"/>
          <w:sz w:val="28"/>
          <w:szCs w:val="28"/>
        </w:rPr>
        <w:t xml:space="preserve"> соблюдению подрядчиком порядка </w:t>
      </w:r>
      <w:r w:rsidR="008441F7" w:rsidRPr="00914E83">
        <w:rPr>
          <w:rFonts w:ascii="Times New Roman" w:hAnsi="Times New Roman"/>
          <w:sz w:val="28"/>
          <w:szCs w:val="28"/>
        </w:rPr>
        <w:t>обращения с отходами и грунтами, образованными в результате строительства</w:t>
      </w:r>
      <w:r w:rsidR="00011EB8" w:rsidRPr="00914E83">
        <w:rPr>
          <w:rFonts w:ascii="Times New Roman" w:hAnsi="Times New Roman"/>
          <w:sz w:val="28"/>
          <w:szCs w:val="28"/>
        </w:rPr>
        <w:t>/реконструкции</w:t>
      </w:r>
      <w:r w:rsidR="008441F7" w:rsidRPr="00914E83">
        <w:rPr>
          <w:rFonts w:ascii="Times New Roman" w:hAnsi="Times New Roman"/>
          <w:sz w:val="28"/>
          <w:szCs w:val="28"/>
        </w:rPr>
        <w:t xml:space="preserve"> объектов </w:t>
      </w:r>
      <w:r w:rsidR="00676AC6" w:rsidRPr="00914E83">
        <w:rPr>
          <w:rFonts w:ascii="Times New Roman" w:hAnsi="Times New Roman"/>
          <w:sz w:val="28"/>
          <w:szCs w:val="28"/>
        </w:rPr>
        <w:t xml:space="preserve">35 </w:t>
      </w:r>
      <w:proofErr w:type="spellStart"/>
      <w:r w:rsidR="00676AC6" w:rsidRPr="00914E83">
        <w:rPr>
          <w:rFonts w:ascii="Times New Roman" w:hAnsi="Times New Roman"/>
          <w:sz w:val="28"/>
          <w:szCs w:val="28"/>
        </w:rPr>
        <w:t>кВ</w:t>
      </w:r>
      <w:proofErr w:type="spellEnd"/>
      <w:r w:rsidR="00676AC6" w:rsidRPr="00914E83">
        <w:rPr>
          <w:rFonts w:ascii="Times New Roman" w:hAnsi="Times New Roman"/>
          <w:sz w:val="28"/>
          <w:szCs w:val="28"/>
        </w:rPr>
        <w:t xml:space="preserve"> и выше</w:t>
      </w:r>
      <w:r w:rsidR="008441F7" w:rsidRPr="00914E83">
        <w:rPr>
          <w:rFonts w:ascii="Times New Roman" w:hAnsi="Times New Roman"/>
          <w:sz w:val="28"/>
          <w:szCs w:val="28"/>
        </w:rPr>
        <w:t>, расположенных на территории города Москвы</w:t>
      </w:r>
      <w:r w:rsidR="00A47D99" w:rsidRPr="00914E83">
        <w:rPr>
          <w:rFonts w:ascii="Times New Roman" w:eastAsia="Calibri" w:hAnsi="Times New Roman"/>
          <w:sz w:val="28"/>
          <w:szCs w:val="28"/>
        </w:rPr>
        <w:t>.</w:t>
      </w:r>
    </w:p>
    <w:p w:rsidR="009E48F6" w:rsidRPr="00914E83" w:rsidRDefault="009E48F6" w:rsidP="00D55C43">
      <w:pPr>
        <w:pStyle w:val="ab"/>
        <w:keepNext w:val="0"/>
        <w:keepLines w:val="0"/>
        <w:widowControl w:val="0"/>
        <w:numPr>
          <w:ilvl w:val="2"/>
          <w:numId w:val="2"/>
        </w:numPr>
        <w:tabs>
          <w:tab w:val="left" w:pos="1560"/>
        </w:tabs>
        <w:spacing w:before="0" w:after="0" w:line="276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914E83">
        <w:rPr>
          <w:rFonts w:ascii="Times New Roman" w:hAnsi="Times New Roman"/>
          <w:bCs/>
          <w:iCs/>
          <w:sz w:val="28"/>
          <w:szCs w:val="28"/>
        </w:rPr>
        <w:t xml:space="preserve">Требования настоящей Инструкции распространяются на работников </w:t>
      </w:r>
      <w:r w:rsidR="009E049D" w:rsidRPr="00914E83">
        <w:rPr>
          <w:rFonts w:ascii="Times New Roman" w:hAnsi="Times New Roman"/>
          <w:bCs/>
          <w:iCs/>
          <w:sz w:val="28"/>
          <w:szCs w:val="28"/>
        </w:rPr>
        <w:t>Исполнительного аппарата</w:t>
      </w:r>
      <w:r w:rsidRPr="00914E83">
        <w:rPr>
          <w:rFonts w:ascii="Times New Roman" w:hAnsi="Times New Roman"/>
          <w:bCs/>
          <w:iCs/>
          <w:sz w:val="28"/>
          <w:szCs w:val="28"/>
        </w:rPr>
        <w:t xml:space="preserve"> и филиалов Общества</w:t>
      </w:r>
      <w:r w:rsidR="00C72B56" w:rsidRPr="00914E83">
        <w:rPr>
          <w:rFonts w:ascii="Times New Roman" w:hAnsi="Times New Roman"/>
          <w:bCs/>
          <w:iCs/>
          <w:sz w:val="28"/>
          <w:szCs w:val="28"/>
        </w:rPr>
        <w:t xml:space="preserve"> (</w:t>
      </w:r>
      <w:r w:rsidR="00C72B56" w:rsidRPr="00914E83">
        <w:rPr>
          <w:rFonts w:ascii="Times New Roman" w:eastAsia="Calibri" w:hAnsi="Times New Roman"/>
          <w:sz w:val="28"/>
          <w:szCs w:val="28"/>
        </w:rPr>
        <w:t>Московские высоковольтные сети, Новая Москва)</w:t>
      </w:r>
      <w:r w:rsidRPr="00914E83">
        <w:rPr>
          <w:rFonts w:ascii="Times New Roman" w:eastAsia="Calibri" w:hAnsi="Times New Roman"/>
          <w:sz w:val="28"/>
          <w:szCs w:val="28"/>
        </w:rPr>
        <w:t xml:space="preserve">, участвующих в </w:t>
      </w:r>
      <w:r w:rsidR="008441F7" w:rsidRPr="00914E83">
        <w:rPr>
          <w:rFonts w:ascii="Times New Roman" w:eastAsia="Calibri" w:hAnsi="Times New Roman"/>
          <w:sz w:val="28"/>
          <w:szCs w:val="28"/>
        </w:rPr>
        <w:t>организации и контроле процесса</w:t>
      </w:r>
      <w:r w:rsidR="00A47D99" w:rsidRPr="00914E83">
        <w:rPr>
          <w:rFonts w:ascii="Times New Roman" w:eastAsia="Calibri" w:hAnsi="Times New Roman"/>
          <w:sz w:val="28"/>
          <w:szCs w:val="28"/>
        </w:rPr>
        <w:t xml:space="preserve"> проектирования,</w:t>
      </w:r>
      <w:r w:rsidR="008441F7" w:rsidRPr="00914E83">
        <w:rPr>
          <w:rFonts w:ascii="Times New Roman" w:eastAsia="Calibri" w:hAnsi="Times New Roman"/>
          <w:sz w:val="28"/>
          <w:szCs w:val="28"/>
        </w:rPr>
        <w:t xml:space="preserve"> строительства, подтверждении и приемке объемов и качества строительно-монтажных работ, выполненных строительными подрядными организациями на объектах Общества</w:t>
      </w:r>
      <w:r w:rsidR="00676AC6" w:rsidRPr="00914E83">
        <w:rPr>
          <w:rFonts w:ascii="Times New Roman" w:eastAsia="Calibri" w:hAnsi="Times New Roman"/>
          <w:sz w:val="28"/>
          <w:szCs w:val="28"/>
        </w:rPr>
        <w:t xml:space="preserve"> </w:t>
      </w:r>
      <w:r w:rsidR="00E32D6E" w:rsidRPr="00914E83">
        <w:rPr>
          <w:rFonts w:ascii="Times New Roman" w:eastAsia="Calibri" w:hAnsi="Times New Roman"/>
          <w:sz w:val="28"/>
          <w:szCs w:val="28"/>
        </w:rPr>
        <w:t xml:space="preserve">класса </w:t>
      </w:r>
      <w:r w:rsidR="00676AC6" w:rsidRPr="00914E83">
        <w:rPr>
          <w:rFonts w:ascii="Times New Roman" w:hAnsi="Times New Roman"/>
          <w:sz w:val="28"/>
          <w:szCs w:val="28"/>
        </w:rPr>
        <w:t xml:space="preserve">35 </w:t>
      </w:r>
      <w:proofErr w:type="spellStart"/>
      <w:r w:rsidR="00676AC6" w:rsidRPr="00914E83">
        <w:rPr>
          <w:rFonts w:ascii="Times New Roman" w:hAnsi="Times New Roman"/>
          <w:sz w:val="28"/>
          <w:szCs w:val="28"/>
        </w:rPr>
        <w:lastRenderedPageBreak/>
        <w:t>кВ</w:t>
      </w:r>
      <w:proofErr w:type="spellEnd"/>
      <w:r w:rsidR="00676AC6" w:rsidRPr="00914E83">
        <w:rPr>
          <w:rFonts w:ascii="Times New Roman" w:hAnsi="Times New Roman"/>
          <w:sz w:val="28"/>
          <w:szCs w:val="28"/>
        </w:rPr>
        <w:t xml:space="preserve"> и выше</w:t>
      </w:r>
      <w:r w:rsidR="008441F7" w:rsidRPr="00914E83">
        <w:rPr>
          <w:rFonts w:ascii="Times New Roman" w:eastAsia="Calibri" w:hAnsi="Times New Roman"/>
          <w:sz w:val="28"/>
          <w:szCs w:val="28"/>
        </w:rPr>
        <w:t>.</w:t>
      </w:r>
    </w:p>
    <w:p w:rsidR="00AA3C6A" w:rsidRPr="00914E83" w:rsidRDefault="00AE2291">
      <w:pPr>
        <w:pStyle w:val="1"/>
        <w:numPr>
          <w:ilvl w:val="1"/>
          <w:numId w:val="2"/>
        </w:numPr>
        <w:spacing w:before="120" w:after="120" w:line="276" w:lineRule="auto"/>
        <w:ind w:left="0" w:firstLine="709"/>
        <w:rPr>
          <w:rFonts w:cs="Times New Roman"/>
          <w:sz w:val="28"/>
          <w:szCs w:val="28"/>
        </w:rPr>
      </w:pPr>
      <w:bookmarkStart w:id="2" w:name="_Toc510599107"/>
      <w:r w:rsidRPr="00914E83">
        <w:rPr>
          <w:rFonts w:cs="Times New Roman"/>
          <w:sz w:val="28"/>
          <w:szCs w:val="28"/>
        </w:rPr>
        <w:t>Нормативные ссылки</w:t>
      </w:r>
      <w:bookmarkEnd w:id="2"/>
    </w:p>
    <w:p w:rsidR="00C85AFA" w:rsidRPr="00914E83" w:rsidRDefault="009E049D" w:rsidP="00D55C43">
      <w:pPr>
        <w:spacing w:line="276" w:lineRule="auto"/>
        <w:ind w:firstLine="709"/>
        <w:jc w:val="both"/>
        <w:rPr>
          <w:sz w:val="28"/>
          <w:szCs w:val="28"/>
        </w:rPr>
      </w:pPr>
      <w:r w:rsidRPr="00914E83">
        <w:rPr>
          <w:sz w:val="28"/>
          <w:szCs w:val="28"/>
        </w:rPr>
        <w:t>Настоящая инструкция разработана в соответствии с требованиями действующего законодательства Российской Федерации</w:t>
      </w:r>
      <w:r w:rsidR="00C85AFA" w:rsidRPr="00914E83">
        <w:rPr>
          <w:sz w:val="28"/>
          <w:szCs w:val="28"/>
        </w:rPr>
        <w:t>:</w:t>
      </w:r>
    </w:p>
    <w:p w:rsidR="007B72C7" w:rsidRDefault="007B72C7" w:rsidP="00D55C43">
      <w:pPr>
        <w:pStyle w:val="ab"/>
        <w:keepNext w:val="0"/>
        <w:keepLines w:val="0"/>
        <w:widowControl w:val="0"/>
        <w:numPr>
          <w:ilvl w:val="0"/>
          <w:numId w:val="7"/>
        </w:numPr>
        <w:tabs>
          <w:tab w:val="left" w:pos="709"/>
          <w:tab w:val="left" w:pos="1701"/>
        </w:tabs>
        <w:spacing w:before="0" w:after="0" w:line="276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914E83">
        <w:rPr>
          <w:rFonts w:ascii="Times New Roman" w:hAnsi="Times New Roman"/>
          <w:bCs/>
          <w:iCs/>
          <w:sz w:val="28"/>
          <w:szCs w:val="28"/>
        </w:rPr>
        <w:t>Градостроительный кодекс Российской Федерации (Федеральный закон от 29 декабря 2004 г. № 190-ФЗ);</w:t>
      </w:r>
    </w:p>
    <w:p w:rsidR="001F6BB8" w:rsidRPr="008A4078" w:rsidRDefault="001F6BB8" w:rsidP="001F6BB8">
      <w:pPr>
        <w:pStyle w:val="ab"/>
        <w:keepNext w:val="0"/>
        <w:keepLines w:val="0"/>
        <w:widowControl w:val="0"/>
        <w:numPr>
          <w:ilvl w:val="0"/>
          <w:numId w:val="7"/>
        </w:numPr>
        <w:tabs>
          <w:tab w:val="left" w:pos="993"/>
          <w:tab w:val="left" w:pos="1701"/>
        </w:tabs>
        <w:spacing w:before="0" w:after="0" w:line="276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highlight w:val="yellow"/>
        </w:rPr>
      </w:pPr>
      <w:r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Федеральный закон от 24.06.1998г. №89-ФЗ «Об отходах производства и потребления»;</w:t>
      </w:r>
    </w:p>
    <w:p w:rsidR="001F6BB8" w:rsidRPr="008A4078" w:rsidRDefault="001F6BB8" w:rsidP="001F6BB8">
      <w:pPr>
        <w:pStyle w:val="ab"/>
        <w:keepNext w:val="0"/>
        <w:keepLines w:val="0"/>
        <w:widowControl w:val="0"/>
        <w:numPr>
          <w:ilvl w:val="0"/>
          <w:numId w:val="7"/>
        </w:numPr>
        <w:tabs>
          <w:tab w:val="left" w:pos="993"/>
          <w:tab w:val="left" w:pos="1701"/>
        </w:tabs>
        <w:spacing w:before="0" w:after="0" w:line="276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highlight w:val="yellow"/>
        </w:rPr>
      </w:pPr>
      <w:r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Постановление Правительства Российской Федерации от 16.08.2013г. №712 «О порядке проведения паспортизации отходов </w:t>
      </w:r>
      <w:r w:rsidRPr="008A4078">
        <w:rPr>
          <w:rFonts w:ascii="Times New Roman" w:hAnsi="Times New Roman"/>
          <w:bCs/>
          <w:iCs/>
          <w:sz w:val="28"/>
          <w:szCs w:val="28"/>
          <w:highlight w:val="yellow"/>
          <w:lang w:val="en-US"/>
        </w:rPr>
        <w:t>I</w:t>
      </w:r>
      <w:r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-</w:t>
      </w:r>
      <w:r w:rsidRPr="008A4078">
        <w:rPr>
          <w:rFonts w:ascii="Times New Roman" w:hAnsi="Times New Roman"/>
          <w:bCs/>
          <w:iCs/>
          <w:sz w:val="28"/>
          <w:szCs w:val="28"/>
          <w:highlight w:val="yellow"/>
          <w:lang w:val="en-US"/>
        </w:rPr>
        <w:t>IV</w:t>
      </w:r>
      <w:r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 классов опасности»;</w:t>
      </w:r>
    </w:p>
    <w:p w:rsidR="001F6BB8" w:rsidRPr="008A4078" w:rsidRDefault="001F6BB8" w:rsidP="001F6BB8">
      <w:pPr>
        <w:pStyle w:val="ab"/>
        <w:keepNext w:val="0"/>
        <w:keepLines w:val="0"/>
        <w:widowControl w:val="0"/>
        <w:numPr>
          <w:ilvl w:val="0"/>
          <w:numId w:val="7"/>
        </w:numPr>
        <w:tabs>
          <w:tab w:val="left" w:pos="993"/>
          <w:tab w:val="left" w:pos="1701"/>
        </w:tabs>
        <w:spacing w:before="0" w:after="0" w:line="276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highlight w:val="yellow"/>
        </w:rPr>
      </w:pPr>
      <w:r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Приказ Министерства природных ресурсов и экологии РФ от 30.09.2011г. №792 «Об утверждении порядка ведения государственного кадастра отходов»;</w:t>
      </w:r>
    </w:p>
    <w:p w:rsidR="001F6BB8" w:rsidRPr="008A4078" w:rsidRDefault="001F6BB8" w:rsidP="001F6BB8">
      <w:pPr>
        <w:pStyle w:val="ab"/>
        <w:keepNext w:val="0"/>
        <w:keepLines w:val="0"/>
        <w:widowControl w:val="0"/>
        <w:numPr>
          <w:ilvl w:val="0"/>
          <w:numId w:val="7"/>
        </w:numPr>
        <w:tabs>
          <w:tab w:val="left" w:pos="993"/>
          <w:tab w:val="left" w:pos="1701"/>
        </w:tabs>
        <w:spacing w:before="0" w:after="0" w:line="276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highlight w:val="yellow"/>
        </w:rPr>
      </w:pPr>
      <w:r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Закон города Москвы №68 от 30 ноября 2005г. «Об отходах производства и потребления в городе Москве»;</w:t>
      </w:r>
    </w:p>
    <w:p w:rsidR="008441F7" w:rsidRPr="008A4078" w:rsidRDefault="008441F7" w:rsidP="00D55C43">
      <w:pPr>
        <w:pStyle w:val="ab"/>
        <w:keepNext w:val="0"/>
        <w:keepLines w:val="0"/>
        <w:widowControl w:val="0"/>
        <w:numPr>
          <w:ilvl w:val="0"/>
          <w:numId w:val="7"/>
        </w:numPr>
        <w:tabs>
          <w:tab w:val="left" w:pos="993"/>
          <w:tab w:val="left" w:pos="1701"/>
        </w:tabs>
        <w:spacing w:before="0" w:after="0" w:line="276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highlight w:val="yellow"/>
        </w:rPr>
      </w:pPr>
      <w:r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Постановление Правительства Москвы от 09.11.</w:t>
      </w:r>
      <w:r w:rsidR="001F6BB8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19</w:t>
      </w:r>
      <w:r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99 </w:t>
      </w:r>
      <w:hyperlink r:id="rId10" w:history="1">
        <w:r w:rsidRPr="008A4078">
          <w:rPr>
            <w:rFonts w:ascii="Times New Roman" w:hAnsi="Times New Roman"/>
            <w:bCs/>
            <w:iCs/>
            <w:sz w:val="28"/>
            <w:szCs w:val="28"/>
            <w:highlight w:val="yellow"/>
          </w:rPr>
          <w:t>№1018</w:t>
        </w:r>
      </w:hyperlink>
      <w:r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 «Об утверждении правил санитарного содержания территорий, организации уборки и обеспечения чистоты и порядка в г. Москве»;</w:t>
      </w:r>
    </w:p>
    <w:p w:rsidR="001F6BB8" w:rsidRPr="008A4078" w:rsidRDefault="001F6BB8" w:rsidP="001F6BB8">
      <w:pPr>
        <w:pStyle w:val="ab"/>
        <w:keepNext w:val="0"/>
        <w:keepLines w:val="0"/>
        <w:widowControl w:val="0"/>
        <w:numPr>
          <w:ilvl w:val="0"/>
          <w:numId w:val="7"/>
        </w:numPr>
        <w:tabs>
          <w:tab w:val="left" w:pos="709"/>
          <w:tab w:val="left" w:pos="1701"/>
        </w:tabs>
        <w:spacing w:before="0" w:after="0" w:line="276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highlight w:val="yellow"/>
        </w:rPr>
      </w:pPr>
      <w:r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Постановление Правительства Москвы от 25 июня 2002г. №469-ПП «О Порядке обращения с отходами строительства и сноса в г. Москве»;</w:t>
      </w:r>
    </w:p>
    <w:p w:rsidR="008441F7" w:rsidRDefault="008441F7" w:rsidP="00D55C43">
      <w:pPr>
        <w:pStyle w:val="ab"/>
        <w:keepNext w:val="0"/>
        <w:keepLines w:val="0"/>
        <w:widowControl w:val="0"/>
        <w:numPr>
          <w:ilvl w:val="0"/>
          <w:numId w:val="7"/>
        </w:numPr>
        <w:tabs>
          <w:tab w:val="left" w:pos="993"/>
          <w:tab w:val="left" w:pos="1701"/>
        </w:tabs>
        <w:spacing w:before="0" w:after="0" w:line="276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914E83">
        <w:rPr>
          <w:rFonts w:ascii="Times New Roman" w:hAnsi="Times New Roman"/>
          <w:bCs/>
          <w:iCs/>
          <w:sz w:val="28"/>
          <w:szCs w:val="28"/>
        </w:rPr>
        <w:t>Постановление Правительства Москвы от 10.04.2007 №254-ПП</w:t>
      </w:r>
      <w:r w:rsidRPr="00914E83">
        <w:rPr>
          <w:rFonts w:ascii="Times New Roman" w:hAnsi="Times New Roman"/>
          <w:bCs/>
          <w:iCs/>
          <w:sz w:val="28"/>
          <w:szCs w:val="28"/>
        </w:rPr>
        <w:br/>
        <w:t>«Об утверждении Регламента подготовки Департаментом строительства города Москвы запрашиваемых заявителями документов»;</w:t>
      </w:r>
    </w:p>
    <w:p w:rsidR="001F6BB8" w:rsidRPr="008A4078" w:rsidRDefault="001F6BB8" w:rsidP="001F6BB8">
      <w:pPr>
        <w:pStyle w:val="ab"/>
        <w:keepNext w:val="0"/>
        <w:keepLines w:val="0"/>
        <w:widowControl w:val="0"/>
        <w:numPr>
          <w:ilvl w:val="0"/>
          <w:numId w:val="7"/>
        </w:numPr>
        <w:tabs>
          <w:tab w:val="left" w:pos="993"/>
          <w:tab w:val="left" w:pos="1701"/>
        </w:tabs>
        <w:spacing w:before="0" w:after="0" w:line="276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highlight w:val="yellow"/>
        </w:rPr>
      </w:pPr>
      <w:r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Постановление Правительства Москвы от 16.06.2014 N 335-ПП «Об автоматизированной информационной системе "Регулирование перемещения отходов строительства, сноса и грунтов в городе Москве»;</w:t>
      </w:r>
    </w:p>
    <w:p w:rsidR="008441F7" w:rsidRPr="00914E83" w:rsidRDefault="008441F7" w:rsidP="00D55C43">
      <w:pPr>
        <w:pStyle w:val="ab"/>
        <w:keepNext w:val="0"/>
        <w:keepLines w:val="0"/>
        <w:widowControl w:val="0"/>
        <w:numPr>
          <w:ilvl w:val="0"/>
          <w:numId w:val="7"/>
        </w:numPr>
        <w:tabs>
          <w:tab w:val="left" w:pos="993"/>
          <w:tab w:val="left" w:pos="1701"/>
        </w:tabs>
        <w:spacing w:before="0" w:after="0" w:line="276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914E83">
        <w:rPr>
          <w:rFonts w:ascii="Times New Roman" w:hAnsi="Times New Roman"/>
          <w:bCs/>
          <w:iCs/>
          <w:sz w:val="28"/>
          <w:szCs w:val="28"/>
        </w:rPr>
        <w:t>Постановление Правительства Москвы от 19.05.2015 N 299-ПП «Об утверждении Правил проведения земляных работ, установки временных ограждений, размещения врем</w:t>
      </w:r>
      <w:r w:rsidR="001F6BB8">
        <w:rPr>
          <w:rFonts w:ascii="Times New Roman" w:hAnsi="Times New Roman"/>
          <w:bCs/>
          <w:iCs/>
          <w:sz w:val="28"/>
          <w:szCs w:val="28"/>
        </w:rPr>
        <w:t>енных объектов в городе Москве».</w:t>
      </w:r>
    </w:p>
    <w:p w:rsidR="00AA3C6A" w:rsidRPr="00914E83" w:rsidRDefault="00AE2291">
      <w:pPr>
        <w:pStyle w:val="1"/>
        <w:numPr>
          <w:ilvl w:val="1"/>
          <w:numId w:val="2"/>
        </w:numPr>
        <w:spacing w:before="120" w:after="120" w:line="276" w:lineRule="auto"/>
        <w:ind w:left="0" w:firstLine="709"/>
        <w:rPr>
          <w:rFonts w:cs="Times New Roman"/>
          <w:sz w:val="28"/>
          <w:szCs w:val="28"/>
        </w:rPr>
      </w:pPr>
      <w:bookmarkStart w:id="3" w:name="_Toc510599108"/>
      <w:r w:rsidRPr="00914E83">
        <w:rPr>
          <w:rFonts w:cs="Times New Roman"/>
          <w:sz w:val="28"/>
          <w:szCs w:val="28"/>
        </w:rPr>
        <w:t>Термины</w:t>
      </w:r>
      <w:r w:rsidR="00D8211C" w:rsidRPr="00914E83">
        <w:rPr>
          <w:rFonts w:cs="Times New Roman"/>
          <w:sz w:val="28"/>
          <w:szCs w:val="28"/>
        </w:rPr>
        <w:t>,</w:t>
      </w:r>
      <w:r w:rsidRPr="00914E83">
        <w:rPr>
          <w:rFonts w:cs="Times New Roman"/>
          <w:sz w:val="28"/>
          <w:szCs w:val="28"/>
        </w:rPr>
        <w:t xml:space="preserve"> определения</w:t>
      </w:r>
      <w:bookmarkEnd w:id="3"/>
      <w:r w:rsidR="00D8211C" w:rsidRPr="00914E83">
        <w:rPr>
          <w:rFonts w:cs="Times New Roman"/>
          <w:sz w:val="28"/>
          <w:szCs w:val="28"/>
        </w:rPr>
        <w:t xml:space="preserve"> и сокращения</w:t>
      </w:r>
    </w:p>
    <w:p w:rsidR="00A9734D" w:rsidRPr="00914E83" w:rsidRDefault="005C12F6" w:rsidP="00D55C43">
      <w:pPr>
        <w:spacing w:line="276" w:lineRule="auto"/>
        <w:ind w:firstLine="709"/>
        <w:jc w:val="both"/>
        <w:rPr>
          <w:sz w:val="28"/>
          <w:szCs w:val="28"/>
        </w:rPr>
      </w:pPr>
      <w:r w:rsidRPr="00914E83">
        <w:rPr>
          <w:sz w:val="28"/>
          <w:szCs w:val="28"/>
        </w:rPr>
        <w:t>В настоящ</w:t>
      </w:r>
      <w:r w:rsidR="00C5086D" w:rsidRPr="00914E83">
        <w:rPr>
          <w:sz w:val="28"/>
          <w:szCs w:val="28"/>
        </w:rPr>
        <w:t>ей</w:t>
      </w:r>
      <w:r w:rsidRPr="00914E83">
        <w:rPr>
          <w:sz w:val="28"/>
          <w:szCs w:val="28"/>
        </w:rPr>
        <w:t xml:space="preserve"> </w:t>
      </w:r>
      <w:r w:rsidR="00C5086D" w:rsidRPr="00914E83">
        <w:rPr>
          <w:sz w:val="28"/>
          <w:szCs w:val="28"/>
        </w:rPr>
        <w:t>Инструкции</w:t>
      </w:r>
      <w:r w:rsidRPr="00914E83">
        <w:rPr>
          <w:sz w:val="28"/>
          <w:szCs w:val="28"/>
        </w:rPr>
        <w:t xml:space="preserve"> </w:t>
      </w:r>
      <w:r w:rsidR="00D50DE5" w:rsidRPr="00914E83">
        <w:rPr>
          <w:sz w:val="28"/>
          <w:szCs w:val="28"/>
        </w:rPr>
        <w:t>применены</w:t>
      </w:r>
      <w:r w:rsidRPr="00914E83">
        <w:rPr>
          <w:sz w:val="28"/>
          <w:szCs w:val="28"/>
        </w:rPr>
        <w:t xml:space="preserve"> следующие термины</w:t>
      </w:r>
      <w:r w:rsidR="00D8211C" w:rsidRPr="00914E83">
        <w:rPr>
          <w:sz w:val="28"/>
          <w:szCs w:val="28"/>
        </w:rPr>
        <w:t xml:space="preserve">, сокращения </w:t>
      </w:r>
      <w:r w:rsidRPr="00914E83">
        <w:rPr>
          <w:sz w:val="28"/>
          <w:szCs w:val="28"/>
        </w:rPr>
        <w:t xml:space="preserve"> </w:t>
      </w:r>
      <w:r w:rsidR="009E049D" w:rsidRPr="00914E83">
        <w:rPr>
          <w:sz w:val="28"/>
          <w:szCs w:val="28"/>
        </w:rPr>
        <w:t>и их</w:t>
      </w:r>
      <w:r w:rsidR="00D50DE5" w:rsidRPr="00914E83">
        <w:rPr>
          <w:sz w:val="28"/>
          <w:szCs w:val="28"/>
        </w:rPr>
        <w:t xml:space="preserve"> </w:t>
      </w:r>
      <w:r w:rsidRPr="00914E83">
        <w:rPr>
          <w:sz w:val="28"/>
          <w:szCs w:val="28"/>
        </w:rPr>
        <w:t>определения: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6627"/>
      </w:tblGrid>
      <w:tr w:rsidR="00D170D8" w:rsidRPr="00914E83" w:rsidTr="00CD6B80">
        <w:tc>
          <w:tcPr>
            <w:tcW w:w="2943" w:type="dxa"/>
            <w:shd w:val="clear" w:color="auto" w:fill="auto"/>
          </w:tcPr>
          <w:p w:rsidR="00D170D8" w:rsidRPr="00914E83" w:rsidRDefault="00CD6B80" w:rsidP="009E049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914E83">
              <w:rPr>
                <w:color w:val="auto"/>
                <w:sz w:val="28"/>
                <w:szCs w:val="28"/>
              </w:rPr>
              <w:t>Отходы строительства и сноса</w:t>
            </w:r>
          </w:p>
        </w:tc>
        <w:tc>
          <w:tcPr>
            <w:tcW w:w="6627" w:type="dxa"/>
            <w:shd w:val="clear" w:color="auto" w:fill="auto"/>
          </w:tcPr>
          <w:p w:rsidR="00D170D8" w:rsidRPr="00914E83" w:rsidRDefault="00AA3C6A" w:rsidP="009E049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914E83">
              <w:rPr>
                <w:color w:val="auto"/>
                <w:sz w:val="28"/>
                <w:szCs w:val="28"/>
              </w:rPr>
              <w:t>О</w:t>
            </w:r>
            <w:r w:rsidR="00CD6B80" w:rsidRPr="00914E83">
              <w:rPr>
                <w:color w:val="auto"/>
                <w:sz w:val="28"/>
                <w:szCs w:val="28"/>
              </w:rPr>
              <w:t>тходы (за исключением высок</w:t>
            </w:r>
            <w:proofErr w:type="gramStart"/>
            <w:r w:rsidR="00CD6B80" w:rsidRPr="00914E83">
              <w:rPr>
                <w:color w:val="auto"/>
                <w:sz w:val="28"/>
                <w:szCs w:val="28"/>
              </w:rPr>
              <w:t>о-</w:t>
            </w:r>
            <w:proofErr w:type="gramEnd"/>
            <w:r w:rsidR="00A32079" w:rsidRPr="00914E83">
              <w:rPr>
                <w:color w:val="auto"/>
                <w:sz w:val="28"/>
                <w:szCs w:val="28"/>
              </w:rPr>
              <w:t xml:space="preserve"> </w:t>
            </w:r>
            <w:r w:rsidR="00CD6B80" w:rsidRPr="00914E83">
              <w:rPr>
                <w:color w:val="auto"/>
                <w:sz w:val="28"/>
                <w:szCs w:val="28"/>
              </w:rPr>
              <w:t xml:space="preserve">и чрезвычайно опасных) от сноса, разборки, реконструкции, </w:t>
            </w:r>
            <w:r w:rsidR="00CD6B80" w:rsidRPr="00914E83">
              <w:rPr>
                <w:color w:val="auto"/>
                <w:sz w:val="28"/>
                <w:szCs w:val="28"/>
              </w:rPr>
              <w:lastRenderedPageBreak/>
              <w:t>ремонта или строительства зданий, сооружений, инженерных коммуникаций и промышленных объектов</w:t>
            </w:r>
            <w:r w:rsidR="00FE703B" w:rsidRPr="00914E83">
              <w:rPr>
                <w:color w:val="auto"/>
                <w:sz w:val="28"/>
                <w:szCs w:val="28"/>
              </w:rPr>
              <w:t xml:space="preserve"> ПАО «МОЭСК»</w:t>
            </w:r>
            <w:r w:rsidR="00CD6B80" w:rsidRPr="00914E83">
              <w:rPr>
                <w:color w:val="auto"/>
                <w:sz w:val="28"/>
                <w:szCs w:val="28"/>
              </w:rPr>
              <w:t>, объединенные в единую группу</w:t>
            </w:r>
            <w:r w:rsidR="00A47D99" w:rsidRPr="00914E83">
              <w:rPr>
                <w:color w:val="auto"/>
                <w:sz w:val="28"/>
                <w:szCs w:val="28"/>
              </w:rPr>
              <w:t xml:space="preserve"> (</w:t>
            </w:r>
            <w:r w:rsidR="00FE703B" w:rsidRPr="00914E83">
              <w:rPr>
                <w:color w:val="auto"/>
                <w:sz w:val="28"/>
                <w:szCs w:val="28"/>
              </w:rPr>
              <w:t>в соответствии</w:t>
            </w:r>
            <w:r w:rsidR="00A47D99" w:rsidRPr="00914E83">
              <w:rPr>
                <w:color w:val="auto"/>
                <w:sz w:val="28"/>
                <w:szCs w:val="28"/>
              </w:rPr>
              <w:t xml:space="preserve"> №469-ПП от 25 июня 2002г.)</w:t>
            </w:r>
          </w:p>
        </w:tc>
      </w:tr>
      <w:tr w:rsidR="00CD6B80" w:rsidRPr="00914E83" w:rsidTr="00CD6B80">
        <w:tc>
          <w:tcPr>
            <w:tcW w:w="2943" w:type="dxa"/>
            <w:shd w:val="clear" w:color="auto" w:fill="auto"/>
          </w:tcPr>
          <w:p w:rsidR="00CD6B80" w:rsidRPr="00914E83" w:rsidRDefault="00CD6B80" w:rsidP="009E049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914E83">
              <w:rPr>
                <w:color w:val="auto"/>
                <w:sz w:val="28"/>
                <w:szCs w:val="28"/>
              </w:rPr>
              <w:lastRenderedPageBreak/>
              <w:t>Временное хранение отходов строительства и сноса</w:t>
            </w:r>
          </w:p>
        </w:tc>
        <w:tc>
          <w:tcPr>
            <w:tcW w:w="6627" w:type="dxa"/>
            <w:shd w:val="clear" w:color="auto" w:fill="auto"/>
          </w:tcPr>
          <w:p w:rsidR="00CD6B80" w:rsidRPr="00914E83" w:rsidRDefault="00AA3C6A" w:rsidP="009E049D">
            <w:pPr>
              <w:pStyle w:val="Default"/>
              <w:tabs>
                <w:tab w:val="left" w:pos="1234"/>
              </w:tabs>
              <w:jc w:val="both"/>
              <w:rPr>
                <w:color w:val="auto"/>
                <w:sz w:val="28"/>
                <w:szCs w:val="28"/>
              </w:rPr>
            </w:pPr>
            <w:r w:rsidRPr="00914E83">
              <w:rPr>
                <w:color w:val="auto"/>
                <w:sz w:val="28"/>
                <w:szCs w:val="28"/>
              </w:rPr>
              <w:t>С</w:t>
            </w:r>
            <w:r w:rsidR="00CD6B80" w:rsidRPr="00914E83">
              <w:rPr>
                <w:color w:val="auto"/>
                <w:sz w:val="28"/>
                <w:szCs w:val="28"/>
              </w:rPr>
              <w:t>одержание отходов в специально оборудованных местах для хранения в целях их последующего использования, захоронения или обезвреживания сроком не более 7 календарных дней</w:t>
            </w:r>
            <w:r w:rsidR="00A47D99" w:rsidRPr="00914E83">
              <w:rPr>
                <w:color w:val="auto"/>
                <w:sz w:val="28"/>
                <w:szCs w:val="28"/>
              </w:rPr>
              <w:t xml:space="preserve"> (по №469-ПП от 25 июня 2002 г.)</w:t>
            </w:r>
          </w:p>
        </w:tc>
      </w:tr>
      <w:tr w:rsidR="00A47D99" w:rsidRPr="00914E83" w:rsidTr="00CD6B80">
        <w:tc>
          <w:tcPr>
            <w:tcW w:w="2943" w:type="dxa"/>
            <w:shd w:val="clear" w:color="auto" w:fill="auto"/>
          </w:tcPr>
          <w:p w:rsidR="00A47D99" w:rsidRPr="00914E83" w:rsidRDefault="009E049D" w:rsidP="009E049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914E83">
              <w:rPr>
                <w:color w:val="auto"/>
                <w:sz w:val="28"/>
                <w:szCs w:val="28"/>
              </w:rPr>
              <w:t>Вывоз</w:t>
            </w:r>
            <w:r w:rsidR="00A47D99" w:rsidRPr="00914E83">
              <w:rPr>
                <w:color w:val="auto"/>
                <w:sz w:val="28"/>
                <w:szCs w:val="28"/>
              </w:rPr>
              <w:t xml:space="preserve"> отходов</w:t>
            </w:r>
            <w:r w:rsidR="00A47D99" w:rsidRPr="00914E83">
              <w:rPr>
                <w:color w:val="auto"/>
              </w:rPr>
              <w:t xml:space="preserve"> </w:t>
            </w:r>
          </w:p>
        </w:tc>
        <w:tc>
          <w:tcPr>
            <w:tcW w:w="6627" w:type="dxa"/>
            <w:shd w:val="clear" w:color="auto" w:fill="auto"/>
          </w:tcPr>
          <w:p w:rsidR="00A47D99" w:rsidRPr="00914E83" w:rsidRDefault="00AA3C6A" w:rsidP="009E049D">
            <w:pPr>
              <w:pStyle w:val="Default"/>
              <w:tabs>
                <w:tab w:val="left" w:pos="1234"/>
              </w:tabs>
              <w:jc w:val="both"/>
              <w:rPr>
                <w:color w:val="auto"/>
                <w:sz w:val="28"/>
                <w:szCs w:val="28"/>
              </w:rPr>
            </w:pPr>
            <w:r w:rsidRPr="00914E83">
              <w:rPr>
                <w:color w:val="auto"/>
                <w:sz w:val="28"/>
                <w:szCs w:val="28"/>
              </w:rPr>
              <w:t>П</w:t>
            </w:r>
            <w:r w:rsidR="00A47D99" w:rsidRPr="00914E83">
              <w:rPr>
                <w:color w:val="auto"/>
                <w:sz w:val="28"/>
                <w:szCs w:val="28"/>
              </w:rPr>
              <w:t>еремещение отходов между объектами их образования</w:t>
            </w:r>
            <w:r w:rsidR="004B1C45" w:rsidRPr="00914E83">
              <w:rPr>
                <w:color w:val="auto"/>
                <w:sz w:val="28"/>
                <w:szCs w:val="28"/>
              </w:rPr>
              <w:t xml:space="preserve"> (объекты ПАО «МОЭСК»)</w:t>
            </w:r>
            <w:r w:rsidR="00A47D99" w:rsidRPr="00914E83">
              <w:rPr>
                <w:color w:val="auto"/>
                <w:sz w:val="28"/>
                <w:szCs w:val="28"/>
              </w:rPr>
              <w:t>, сортировки, хранения, переработки, обезвреживания, захоронения и уничтожения (закон г.</w:t>
            </w:r>
            <w:r w:rsidR="00164531" w:rsidRPr="00914E83">
              <w:rPr>
                <w:color w:val="auto"/>
                <w:sz w:val="28"/>
                <w:szCs w:val="28"/>
              </w:rPr>
              <w:t xml:space="preserve"> </w:t>
            </w:r>
            <w:r w:rsidR="00A47D99" w:rsidRPr="00914E83">
              <w:rPr>
                <w:color w:val="auto"/>
                <w:sz w:val="28"/>
                <w:szCs w:val="28"/>
              </w:rPr>
              <w:t>Москвы №68 от 30.11.2005г.)</w:t>
            </w:r>
          </w:p>
        </w:tc>
      </w:tr>
      <w:tr w:rsidR="00A47D99" w:rsidRPr="00914E83" w:rsidTr="00CD6B80">
        <w:tc>
          <w:tcPr>
            <w:tcW w:w="2943" w:type="dxa"/>
            <w:shd w:val="clear" w:color="auto" w:fill="auto"/>
          </w:tcPr>
          <w:p w:rsidR="00A47D99" w:rsidRPr="00914E83" w:rsidRDefault="00A47D99" w:rsidP="009E049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914E83">
              <w:rPr>
                <w:color w:val="auto"/>
                <w:sz w:val="28"/>
                <w:szCs w:val="28"/>
              </w:rPr>
              <w:t>Департамент строительства города Москвы</w:t>
            </w:r>
          </w:p>
        </w:tc>
        <w:tc>
          <w:tcPr>
            <w:tcW w:w="6627" w:type="dxa"/>
            <w:shd w:val="clear" w:color="auto" w:fill="auto"/>
          </w:tcPr>
          <w:p w:rsidR="00A47D99" w:rsidRPr="00914E83" w:rsidRDefault="00AA3C6A" w:rsidP="009E049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914E83">
              <w:rPr>
                <w:color w:val="auto"/>
                <w:sz w:val="28"/>
                <w:szCs w:val="28"/>
              </w:rPr>
              <w:t>О</w:t>
            </w:r>
            <w:r w:rsidR="00A47D99" w:rsidRPr="00914E83">
              <w:rPr>
                <w:color w:val="auto"/>
                <w:sz w:val="28"/>
                <w:szCs w:val="28"/>
              </w:rPr>
              <w:t>рган исполнительной власти города Москвы, осуществляющий выдачу разрешений на перевозку грунта и разрешений на перемещение отходов строительства и сноса</w:t>
            </w:r>
          </w:p>
        </w:tc>
      </w:tr>
      <w:tr w:rsidR="00A47D99" w:rsidRPr="00914E83" w:rsidTr="00CD6B80">
        <w:tc>
          <w:tcPr>
            <w:tcW w:w="2943" w:type="dxa"/>
            <w:shd w:val="clear" w:color="auto" w:fill="auto"/>
          </w:tcPr>
          <w:p w:rsidR="00A47D99" w:rsidRPr="008A4078" w:rsidRDefault="002433A6" w:rsidP="009E049D">
            <w:pPr>
              <w:pStyle w:val="Default"/>
              <w:rPr>
                <w:iCs/>
                <w:color w:val="auto"/>
                <w:sz w:val="28"/>
                <w:szCs w:val="28"/>
                <w:highlight w:val="yellow"/>
              </w:rPr>
            </w:pPr>
            <w:r w:rsidRPr="008A4078">
              <w:rPr>
                <w:color w:val="auto"/>
                <w:sz w:val="28"/>
                <w:szCs w:val="28"/>
                <w:highlight w:val="yellow"/>
              </w:rPr>
              <w:t>Разрешение на перемещение отходов строительства и сноса для переработки, захоронения, разрешение на перевозку грунта</w:t>
            </w:r>
          </w:p>
        </w:tc>
        <w:tc>
          <w:tcPr>
            <w:tcW w:w="6627" w:type="dxa"/>
            <w:shd w:val="clear" w:color="auto" w:fill="auto"/>
          </w:tcPr>
          <w:p w:rsidR="002433A6" w:rsidRPr="008A4078" w:rsidRDefault="00AA3C6A" w:rsidP="0080061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  <w:r w:rsidRPr="008A4078">
              <w:rPr>
                <w:sz w:val="28"/>
                <w:szCs w:val="28"/>
                <w:highlight w:val="yellow"/>
              </w:rPr>
              <w:t>Д</w:t>
            </w:r>
            <w:r w:rsidR="002433A6" w:rsidRPr="008A4078">
              <w:rPr>
                <w:sz w:val="28"/>
                <w:szCs w:val="28"/>
                <w:highlight w:val="yellow"/>
              </w:rPr>
              <w:t>окумент,  выдаваемый</w:t>
            </w:r>
            <w:r w:rsidR="002433A6" w:rsidRPr="000E1969">
              <w:rPr>
                <w:sz w:val="28"/>
                <w:szCs w:val="28"/>
                <w:highlight w:val="cyan"/>
              </w:rPr>
              <w:t xml:space="preserve"> до начала проведения ра</w:t>
            </w:r>
            <w:r w:rsidR="00ED4CE1" w:rsidRPr="000E1969">
              <w:rPr>
                <w:sz w:val="28"/>
                <w:szCs w:val="28"/>
                <w:highlight w:val="cyan"/>
              </w:rPr>
              <w:t>бот</w:t>
            </w:r>
            <w:bookmarkStart w:id="4" w:name="_GoBack"/>
            <w:bookmarkEnd w:id="4"/>
            <w:r w:rsidR="00ED4CE1" w:rsidRPr="008A4078">
              <w:rPr>
                <w:sz w:val="28"/>
                <w:szCs w:val="28"/>
                <w:highlight w:val="yellow"/>
              </w:rPr>
              <w:t xml:space="preserve">  на строительном объекте, </w:t>
            </w:r>
            <w:r w:rsidR="002433A6" w:rsidRPr="008A4078">
              <w:rPr>
                <w:sz w:val="28"/>
                <w:szCs w:val="28"/>
                <w:highlight w:val="yellow"/>
              </w:rPr>
              <w:t>подтверждающий перемещение отходов строительства и сноса и перевозку грунта к объектам их размещения,</w:t>
            </w:r>
            <w:r w:rsidR="00800613">
              <w:rPr>
                <w:sz w:val="28"/>
                <w:szCs w:val="28"/>
                <w:highlight w:val="yellow"/>
              </w:rPr>
              <w:t xml:space="preserve"> </w:t>
            </w:r>
            <w:r w:rsidR="002433A6" w:rsidRPr="00A56B69">
              <w:rPr>
                <w:sz w:val="28"/>
                <w:szCs w:val="28"/>
                <w:highlight w:val="cyan"/>
              </w:rPr>
              <w:t>оформленный в установленном порядке (</w:t>
            </w:r>
            <w:r w:rsidR="00164531" w:rsidRPr="00A56B69">
              <w:rPr>
                <w:sz w:val="28"/>
                <w:szCs w:val="28"/>
                <w:highlight w:val="cyan"/>
              </w:rPr>
              <w:t>в соответствии</w:t>
            </w:r>
            <w:r w:rsidR="002433A6" w:rsidRPr="00A56B69">
              <w:rPr>
                <w:sz w:val="28"/>
                <w:szCs w:val="28"/>
                <w:highlight w:val="cyan"/>
              </w:rPr>
              <w:t xml:space="preserve"> №254-ПП от 10.04.2007)</w:t>
            </w:r>
            <w:r w:rsidR="002433A6" w:rsidRPr="008A4078">
              <w:rPr>
                <w:sz w:val="28"/>
                <w:szCs w:val="28"/>
                <w:highlight w:val="yellow"/>
              </w:rPr>
              <w:t>;</w:t>
            </w:r>
          </w:p>
          <w:p w:rsidR="00A47D99" w:rsidRPr="008A4078" w:rsidRDefault="002433A6" w:rsidP="009E049D">
            <w:pPr>
              <w:pStyle w:val="Default"/>
              <w:jc w:val="both"/>
              <w:rPr>
                <w:color w:val="auto"/>
                <w:sz w:val="28"/>
                <w:szCs w:val="28"/>
                <w:highlight w:val="yellow"/>
              </w:rPr>
            </w:pPr>
            <w:r w:rsidRPr="008A4078">
              <w:rPr>
                <w:color w:val="auto"/>
                <w:sz w:val="28"/>
                <w:szCs w:val="28"/>
                <w:highlight w:val="yellow"/>
              </w:rPr>
              <w:t xml:space="preserve">документ, подтверждающий перемещение отходов строительства и сноса к объектам их размещения, оформленный в установленном порядке </w:t>
            </w:r>
            <w:r w:rsidRPr="00A56B69">
              <w:rPr>
                <w:color w:val="auto"/>
                <w:sz w:val="28"/>
                <w:szCs w:val="28"/>
                <w:highlight w:val="cyan"/>
              </w:rPr>
              <w:t xml:space="preserve">(закон </w:t>
            </w:r>
            <w:proofErr w:type="spellStart"/>
            <w:r w:rsidRPr="00A56B69">
              <w:rPr>
                <w:color w:val="auto"/>
                <w:sz w:val="28"/>
                <w:szCs w:val="28"/>
                <w:highlight w:val="cyan"/>
              </w:rPr>
              <w:t>г</w:t>
            </w:r>
            <w:proofErr w:type="gramStart"/>
            <w:r w:rsidRPr="00A56B69">
              <w:rPr>
                <w:color w:val="auto"/>
                <w:sz w:val="28"/>
                <w:szCs w:val="28"/>
                <w:highlight w:val="cyan"/>
              </w:rPr>
              <w:t>.М</w:t>
            </w:r>
            <w:proofErr w:type="gramEnd"/>
            <w:r w:rsidRPr="00A56B69">
              <w:rPr>
                <w:color w:val="auto"/>
                <w:sz w:val="28"/>
                <w:szCs w:val="28"/>
                <w:highlight w:val="cyan"/>
              </w:rPr>
              <w:t>осквы</w:t>
            </w:r>
            <w:proofErr w:type="spellEnd"/>
            <w:r w:rsidRPr="00A56B69">
              <w:rPr>
                <w:color w:val="auto"/>
                <w:sz w:val="28"/>
                <w:szCs w:val="28"/>
                <w:highlight w:val="cyan"/>
              </w:rPr>
              <w:t xml:space="preserve"> №68 от 30.11.2005г.</w:t>
            </w:r>
            <w:r w:rsidRPr="008A4078">
              <w:rPr>
                <w:color w:val="auto"/>
                <w:sz w:val="28"/>
                <w:szCs w:val="28"/>
                <w:highlight w:val="yellow"/>
              </w:rPr>
              <w:t>)</w:t>
            </w:r>
          </w:p>
        </w:tc>
      </w:tr>
      <w:tr w:rsidR="00A47D99" w:rsidRPr="00914E83" w:rsidTr="00CD6B80">
        <w:tc>
          <w:tcPr>
            <w:tcW w:w="2943" w:type="dxa"/>
            <w:shd w:val="clear" w:color="auto" w:fill="auto"/>
          </w:tcPr>
          <w:p w:rsidR="00A47D99" w:rsidRPr="008A4078" w:rsidRDefault="00A47D99" w:rsidP="009E049D">
            <w:pPr>
              <w:pStyle w:val="Default"/>
              <w:jc w:val="both"/>
              <w:rPr>
                <w:iCs/>
                <w:color w:val="auto"/>
                <w:sz w:val="28"/>
                <w:szCs w:val="28"/>
                <w:highlight w:val="yellow"/>
              </w:rPr>
            </w:pPr>
            <w:r w:rsidRPr="008A4078">
              <w:rPr>
                <w:iCs/>
                <w:color w:val="auto"/>
                <w:sz w:val="28"/>
                <w:szCs w:val="28"/>
                <w:highlight w:val="yellow"/>
              </w:rPr>
              <w:t xml:space="preserve">Получатель разрешения </w:t>
            </w:r>
          </w:p>
        </w:tc>
        <w:tc>
          <w:tcPr>
            <w:tcW w:w="6627" w:type="dxa"/>
            <w:shd w:val="clear" w:color="auto" w:fill="auto"/>
          </w:tcPr>
          <w:p w:rsidR="00A47D99" w:rsidRPr="008A4078" w:rsidRDefault="00A47D99" w:rsidP="009E049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  <w:r w:rsidRPr="008A4078">
              <w:rPr>
                <w:sz w:val="28"/>
                <w:szCs w:val="28"/>
                <w:highlight w:val="yellow"/>
              </w:rPr>
              <w:t>генеральный подр</w:t>
            </w:r>
            <w:r w:rsidR="00D4292B" w:rsidRPr="008A4078">
              <w:rPr>
                <w:sz w:val="28"/>
                <w:szCs w:val="28"/>
                <w:highlight w:val="yellow"/>
              </w:rPr>
              <w:t>ядчик (</w:t>
            </w:r>
            <w:r w:rsidR="00120C3B" w:rsidRPr="008A4078">
              <w:rPr>
                <w:sz w:val="28"/>
                <w:szCs w:val="28"/>
                <w:highlight w:val="yellow"/>
              </w:rPr>
              <w:t>субподрядная организация</w:t>
            </w:r>
            <w:r w:rsidR="00D4292B" w:rsidRPr="008A4078">
              <w:rPr>
                <w:sz w:val="28"/>
                <w:szCs w:val="28"/>
                <w:highlight w:val="yellow"/>
              </w:rPr>
              <w:t>), выполняющий строительно-монтажные работы на объектах ПАО «МОЭСК»</w:t>
            </w:r>
            <w:r w:rsidRPr="008A4078">
              <w:rPr>
                <w:sz w:val="28"/>
                <w:szCs w:val="28"/>
                <w:highlight w:val="yellow"/>
              </w:rPr>
              <w:t>, осуществляющий перевозку грунта и перемещение отходов строительства и сноса</w:t>
            </w:r>
            <w:r w:rsidR="00ED4CE1" w:rsidRPr="008A4078">
              <w:rPr>
                <w:sz w:val="28"/>
                <w:szCs w:val="28"/>
                <w:highlight w:val="yellow"/>
              </w:rPr>
              <w:t xml:space="preserve">, образованных на объектах ПАО «МОЭСК» в результате строительства/ реконструкции </w:t>
            </w:r>
          </w:p>
        </w:tc>
      </w:tr>
      <w:tr w:rsidR="00AA3C6A" w:rsidRPr="00914E83" w:rsidTr="00CD6B80">
        <w:tc>
          <w:tcPr>
            <w:tcW w:w="2943" w:type="dxa"/>
            <w:shd w:val="clear" w:color="auto" w:fill="auto"/>
          </w:tcPr>
          <w:p w:rsidR="00AA3C6A" w:rsidRPr="00914E83" w:rsidRDefault="00AA3C6A" w:rsidP="009E049D">
            <w:pPr>
              <w:pStyle w:val="Default"/>
              <w:jc w:val="both"/>
              <w:rPr>
                <w:iCs/>
                <w:color w:val="auto"/>
                <w:sz w:val="28"/>
                <w:szCs w:val="28"/>
              </w:rPr>
            </w:pPr>
            <w:r w:rsidRPr="00914E83">
              <w:rPr>
                <w:color w:val="auto"/>
                <w:sz w:val="28"/>
                <w:szCs w:val="28"/>
              </w:rPr>
              <w:t>ДКС МВС</w:t>
            </w:r>
          </w:p>
        </w:tc>
        <w:tc>
          <w:tcPr>
            <w:tcW w:w="6627" w:type="dxa"/>
            <w:shd w:val="clear" w:color="auto" w:fill="auto"/>
          </w:tcPr>
          <w:p w:rsidR="00AA3C6A" w:rsidRPr="00914E83" w:rsidRDefault="00AA3C6A" w:rsidP="009E049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4E83">
              <w:rPr>
                <w:sz w:val="28"/>
                <w:szCs w:val="28"/>
              </w:rPr>
              <w:t>Департамент капитального строительства филиала «Московские высоковольтные сети»</w:t>
            </w:r>
          </w:p>
        </w:tc>
      </w:tr>
      <w:tr w:rsidR="00AA3C6A" w:rsidRPr="00914E83" w:rsidTr="00CD6B80">
        <w:tc>
          <w:tcPr>
            <w:tcW w:w="2943" w:type="dxa"/>
            <w:shd w:val="clear" w:color="auto" w:fill="auto"/>
          </w:tcPr>
          <w:p w:rsidR="00AA3C6A" w:rsidRPr="00914E83" w:rsidRDefault="00AA3C6A" w:rsidP="009E049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914E83">
              <w:rPr>
                <w:color w:val="auto"/>
                <w:sz w:val="28"/>
                <w:szCs w:val="28"/>
              </w:rPr>
              <w:t>УКС НМ</w:t>
            </w:r>
          </w:p>
        </w:tc>
        <w:tc>
          <w:tcPr>
            <w:tcW w:w="6627" w:type="dxa"/>
            <w:shd w:val="clear" w:color="auto" w:fill="auto"/>
          </w:tcPr>
          <w:p w:rsidR="00AA3C6A" w:rsidRPr="00914E83" w:rsidRDefault="00AA3C6A" w:rsidP="009E049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4E83">
              <w:rPr>
                <w:sz w:val="28"/>
                <w:szCs w:val="28"/>
              </w:rPr>
              <w:t>Управление капитального строительства филиала «Новая Москва»</w:t>
            </w:r>
          </w:p>
        </w:tc>
      </w:tr>
      <w:tr w:rsidR="00AA3C6A" w:rsidRPr="00914E83" w:rsidTr="00CD6B80">
        <w:tc>
          <w:tcPr>
            <w:tcW w:w="2943" w:type="dxa"/>
            <w:shd w:val="clear" w:color="auto" w:fill="auto"/>
          </w:tcPr>
          <w:p w:rsidR="00AA3C6A" w:rsidRPr="008A4078" w:rsidRDefault="00AA3C6A" w:rsidP="00AA3C6A">
            <w:pPr>
              <w:pStyle w:val="Default"/>
              <w:jc w:val="both"/>
              <w:rPr>
                <w:iCs/>
                <w:color w:val="auto"/>
                <w:sz w:val="28"/>
                <w:szCs w:val="28"/>
                <w:highlight w:val="yellow"/>
              </w:rPr>
            </w:pPr>
            <w:r w:rsidRPr="008A4078">
              <w:rPr>
                <w:iCs/>
                <w:color w:val="auto"/>
                <w:sz w:val="28"/>
                <w:szCs w:val="28"/>
                <w:highlight w:val="yellow"/>
              </w:rPr>
              <w:t>Порядок ООС</w:t>
            </w:r>
          </w:p>
        </w:tc>
        <w:tc>
          <w:tcPr>
            <w:tcW w:w="6627" w:type="dxa"/>
            <w:shd w:val="clear" w:color="auto" w:fill="auto"/>
          </w:tcPr>
          <w:p w:rsidR="00AA3C6A" w:rsidRPr="008A4078" w:rsidRDefault="00AA3C6A" w:rsidP="009E049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  <w:r w:rsidRPr="008A4078">
              <w:rPr>
                <w:bCs/>
                <w:iCs/>
                <w:sz w:val="28"/>
                <w:szCs w:val="28"/>
                <w:highlight w:val="yellow"/>
              </w:rPr>
              <w:t>«Порядок обращения с отходами строительства и сноса в г. Москве», утвержденный Постановлением Правительства Москвы от 25 июня 2002г. №469-ПП</w:t>
            </w:r>
          </w:p>
        </w:tc>
      </w:tr>
      <w:tr w:rsidR="00AA3C6A" w:rsidRPr="00914E83" w:rsidTr="00CD6B80">
        <w:tc>
          <w:tcPr>
            <w:tcW w:w="2943" w:type="dxa"/>
            <w:shd w:val="clear" w:color="auto" w:fill="auto"/>
          </w:tcPr>
          <w:p w:rsidR="00AA3C6A" w:rsidRPr="00914E83" w:rsidRDefault="00AA3C6A" w:rsidP="00AA3C6A">
            <w:pPr>
              <w:pStyle w:val="Default"/>
              <w:jc w:val="both"/>
              <w:rPr>
                <w:iCs/>
                <w:color w:val="auto"/>
                <w:sz w:val="28"/>
                <w:szCs w:val="28"/>
              </w:rPr>
            </w:pPr>
            <w:r w:rsidRPr="00914E83">
              <w:rPr>
                <w:iCs/>
                <w:color w:val="auto"/>
                <w:sz w:val="28"/>
                <w:szCs w:val="28"/>
              </w:rPr>
              <w:lastRenderedPageBreak/>
              <w:t>РД</w:t>
            </w:r>
          </w:p>
        </w:tc>
        <w:tc>
          <w:tcPr>
            <w:tcW w:w="6627" w:type="dxa"/>
            <w:shd w:val="clear" w:color="auto" w:fill="auto"/>
          </w:tcPr>
          <w:p w:rsidR="00AA3C6A" w:rsidRPr="00914E83" w:rsidRDefault="00AA3C6A" w:rsidP="005E78B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Cs/>
              </w:rPr>
            </w:pPr>
            <w:r w:rsidRPr="00914E83">
              <w:rPr>
                <w:bCs/>
                <w:iCs/>
                <w:sz w:val="28"/>
                <w:szCs w:val="28"/>
              </w:rPr>
              <w:t>Р</w:t>
            </w:r>
            <w:r w:rsidR="005E78B7" w:rsidRPr="00914E83">
              <w:rPr>
                <w:bCs/>
                <w:iCs/>
                <w:sz w:val="28"/>
                <w:szCs w:val="28"/>
              </w:rPr>
              <w:t>аспорядительный</w:t>
            </w:r>
            <w:r w:rsidRPr="00914E83">
              <w:rPr>
                <w:bCs/>
                <w:iCs/>
                <w:sz w:val="28"/>
                <w:szCs w:val="28"/>
              </w:rPr>
              <w:t xml:space="preserve"> документ</w:t>
            </w:r>
          </w:p>
        </w:tc>
      </w:tr>
      <w:tr w:rsidR="00AA3C6A" w:rsidRPr="00914E83" w:rsidTr="00CD6B80">
        <w:tc>
          <w:tcPr>
            <w:tcW w:w="2943" w:type="dxa"/>
            <w:shd w:val="clear" w:color="auto" w:fill="auto"/>
          </w:tcPr>
          <w:p w:rsidR="00AA3C6A" w:rsidRPr="008A4078" w:rsidRDefault="00AA3C6A" w:rsidP="00AA3C6A">
            <w:pPr>
              <w:pStyle w:val="Default"/>
              <w:jc w:val="both"/>
              <w:rPr>
                <w:iCs/>
                <w:color w:val="auto"/>
                <w:sz w:val="28"/>
                <w:szCs w:val="28"/>
                <w:highlight w:val="yellow"/>
              </w:rPr>
            </w:pPr>
            <w:proofErr w:type="gramStart"/>
            <w:r w:rsidRPr="008A4078">
              <w:rPr>
                <w:color w:val="auto"/>
                <w:sz w:val="28"/>
                <w:szCs w:val="28"/>
                <w:highlight w:val="yellow"/>
              </w:rPr>
              <w:t>ТР</w:t>
            </w:r>
            <w:proofErr w:type="gramEnd"/>
          </w:p>
        </w:tc>
        <w:tc>
          <w:tcPr>
            <w:tcW w:w="6627" w:type="dxa"/>
            <w:shd w:val="clear" w:color="auto" w:fill="auto"/>
          </w:tcPr>
          <w:p w:rsidR="00AA3C6A" w:rsidRPr="008A4078" w:rsidRDefault="00AA3C6A" w:rsidP="009E049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Cs/>
                <w:highlight w:val="yellow"/>
              </w:rPr>
            </w:pPr>
            <w:r w:rsidRPr="008A4078">
              <w:rPr>
                <w:sz w:val="28"/>
                <w:szCs w:val="28"/>
                <w:highlight w:val="yellow"/>
              </w:rPr>
              <w:t xml:space="preserve">Технологический регламент процесса обращения с отходами строительства и сноса - документ, регламентирующий процесс обращения с образуемыми отходами строительства и сноса по каждому конкретному объекту их образования. </w:t>
            </w:r>
            <w:proofErr w:type="gramStart"/>
            <w:r w:rsidRPr="008A4078">
              <w:rPr>
                <w:sz w:val="28"/>
                <w:szCs w:val="28"/>
                <w:highlight w:val="yellow"/>
              </w:rPr>
              <w:t>ТР</w:t>
            </w:r>
            <w:proofErr w:type="gramEnd"/>
            <w:r w:rsidRPr="008A4078">
              <w:rPr>
                <w:sz w:val="28"/>
                <w:szCs w:val="28"/>
                <w:highlight w:val="yellow"/>
              </w:rPr>
              <w:t xml:space="preserve"> на правах отдельного раздела </w:t>
            </w:r>
            <w:r w:rsidRPr="00A56B69">
              <w:rPr>
                <w:sz w:val="28"/>
                <w:szCs w:val="28"/>
                <w:highlight w:val="cyan"/>
              </w:rPr>
              <w:t>включается в состав проектной документации строительства и реконструкции такого объекта</w:t>
            </w:r>
            <w:r w:rsidRPr="008A4078">
              <w:rPr>
                <w:sz w:val="28"/>
                <w:szCs w:val="28"/>
                <w:highlight w:val="yellow"/>
              </w:rPr>
              <w:t xml:space="preserve"> (в соответствии №469-ПП от 25 июня 2002 г.)</w:t>
            </w:r>
          </w:p>
        </w:tc>
      </w:tr>
      <w:tr w:rsidR="00AA3C6A" w:rsidRPr="00914E83" w:rsidTr="00CD6B80">
        <w:tc>
          <w:tcPr>
            <w:tcW w:w="2943" w:type="dxa"/>
            <w:shd w:val="clear" w:color="auto" w:fill="auto"/>
          </w:tcPr>
          <w:p w:rsidR="00AA3C6A" w:rsidRPr="00914E83" w:rsidRDefault="00AA3C6A" w:rsidP="00AA3C6A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proofErr w:type="gramStart"/>
            <w:r w:rsidRPr="00914E83">
              <w:rPr>
                <w:color w:val="auto"/>
                <w:sz w:val="28"/>
                <w:szCs w:val="28"/>
              </w:rPr>
              <w:t>ПОС</w:t>
            </w:r>
            <w:proofErr w:type="gramEnd"/>
          </w:p>
        </w:tc>
        <w:tc>
          <w:tcPr>
            <w:tcW w:w="6627" w:type="dxa"/>
            <w:shd w:val="clear" w:color="auto" w:fill="auto"/>
          </w:tcPr>
          <w:p w:rsidR="00AA3C6A" w:rsidRPr="00914E83" w:rsidRDefault="00AA3C6A" w:rsidP="009E049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4E83">
              <w:rPr>
                <w:sz w:val="28"/>
                <w:szCs w:val="28"/>
              </w:rPr>
              <w:t>Проект организации строительства</w:t>
            </w:r>
          </w:p>
        </w:tc>
      </w:tr>
    </w:tbl>
    <w:p w:rsidR="00886C7C" w:rsidRPr="00914E83" w:rsidRDefault="00886C7C" w:rsidP="00886C7C">
      <w:pPr>
        <w:pStyle w:val="1"/>
        <w:spacing w:before="120" w:after="120" w:line="276" w:lineRule="auto"/>
        <w:ind w:left="709"/>
        <w:rPr>
          <w:rFonts w:cs="Times New Roman"/>
          <w:sz w:val="28"/>
          <w:szCs w:val="28"/>
        </w:rPr>
      </w:pPr>
    </w:p>
    <w:p w:rsidR="008B1797" w:rsidRPr="00914E83" w:rsidRDefault="00E55581" w:rsidP="00D55C43">
      <w:pPr>
        <w:pStyle w:val="1"/>
        <w:spacing w:before="120" w:after="120" w:line="276" w:lineRule="auto"/>
        <w:ind w:left="709"/>
        <w:rPr>
          <w:rFonts w:cs="Times New Roman"/>
          <w:sz w:val="28"/>
          <w:szCs w:val="28"/>
        </w:rPr>
      </w:pPr>
      <w:bookmarkStart w:id="5" w:name="_Toc510599109"/>
      <w:r w:rsidRPr="00914E83">
        <w:rPr>
          <w:rFonts w:cs="Times New Roman"/>
          <w:sz w:val="28"/>
          <w:szCs w:val="28"/>
        </w:rPr>
        <w:t>2</w:t>
      </w:r>
      <w:r w:rsidR="00A33CBD" w:rsidRPr="00914E83">
        <w:rPr>
          <w:rFonts w:cs="Times New Roman"/>
          <w:sz w:val="28"/>
          <w:szCs w:val="28"/>
        </w:rPr>
        <w:t xml:space="preserve">. </w:t>
      </w:r>
      <w:r w:rsidR="00086391" w:rsidRPr="00914E83">
        <w:rPr>
          <w:rFonts w:cs="Times New Roman"/>
          <w:sz w:val="28"/>
          <w:szCs w:val="28"/>
        </w:rPr>
        <w:t>Ко</w:t>
      </w:r>
      <w:r w:rsidR="00B7553B" w:rsidRPr="00914E83">
        <w:rPr>
          <w:rFonts w:cs="Times New Roman"/>
          <w:sz w:val="28"/>
          <w:szCs w:val="28"/>
        </w:rPr>
        <w:t>н</w:t>
      </w:r>
      <w:r w:rsidR="00086391" w:rsidRPr="00914E83">
        <w:rPr>
          <w:rFonts w:cs="Times New Roman"/>
          <w:sz w:val="28"/>
          <w:szCs w:val="28"/>
        </w:rPr>
        <w:t>троль деятельности подрядчика по с</w:t>
      </w:r>
      <w:r w:rsidR="00A33CBD" w:rsidRPr="00914E83">
        <w:rPr>
          <w:rFonts w:cs="Times New Roman"/>
          <w:sz w:val="28"/>
          <w:szCs w:val="28"/>
        </w:rPr>
        <w:t>бор</w:t>
      </w:r>
      <w:r w:rsidR="00086391" w:rsidRPr="00914E83">
        <w:rPr>
          <w:rFonts w:cs="Times New Roman"/>
          <w:sz w:val="28"/>
          <w:szCs w:val="28"/>
        </w:rPr>
        <w:t>у</w:t>
      </w:r>
      <w:r w:rsidR="00A33CBD" w:rsidRPr="00914E83">
        <w:rPr>
          <w:rFonts w:cs="Times New Roman"/>
          <w:sz w:val="28"/>
          <w:szCs w:val="28"/>
        </w:rPr>
        <w:t xml:space="preserve"> и временно</w:t>
      </w:r>
      <w:r w:rsidR="00086391" w:rsidRPr="00914E83">
        <w:rPr>
          <w:rFonts w:cs="Times New Roman"/>
          <w:sz w:val="28"/>
          <w:szCs w:val="28"/>
        </w:rPr>
        <w:t>му</w:t>
      </w:r>
      <w:r w:rsidR="00A33CBD" w:rsidRPr="00914E83">
        <w:rPr>
          <w:rFonts w:cs="Times New Roman"/>
          <w:sz w:val="28"/>
          <w:szCs w:val="28"/>
        </w:rPr>
        <w:t xml:space="preserve"> хранени</w:t>
      </w:r>
      <w:r w:rsidR="00086391" w:rsidRPr="00914E83">
        <w:rPr>
          <w:rFonts w:cs="Times New Roman"/>
          <w:sz w:val="28"/>
          <w:szCs w:val="28"/>
        </w:rPr>
        <w:t>ю</w:t>
      </w:r>
      <w:r w:rsidR="00A33CBD" w:rsidRPr="00914E83">
        <w:rPr>
          <w:rFonts w:cs="Times New Roman"/>
          <w:sz w:val="28"/>
          <w:szCs w:val="28"/>
        </w:rPr>
        <w:t xml:space="preserve"> отходов строительства, сноса и грунта</w:t>
      </w:r>
      <w:bookmarkEnd w:id="5"/>
    </w:p>
    <w:p w:rsidR="007B35B4" w:rsidRPr="00914E83" w:rsidRDefault="00440D5E" w:rsidP="007A5A4F">
      <w:pPr>
        <w:pStyle w:val="ab"/>
        <w:keepNext w:val="0"/>
        <w:keepLines w:val="0"/>
        <w:widowControl w:val="0"/>
        <w:numPr>
          <w:ilvl w:val="0"/>
          <w:numId w:val="3"/>
        </w:numPr>
        <w:tabs>
          <w:tab w:val="left" w:pos="851"/>
        </w:tabs>
        <w:spacing w:before="0" w:after="0" w:line="276" w:lineRule="auto"/>
        <w:ind w:left="0" w:firstLine="360"/>
        <w:jc w:val="both"/>
        <w:rPr>
          <w:rFonts w:ascii="Times New Roman" w:hAnsi="Times New Roman"/>
          <w:bCs/>
          <w:iCs/>
          <w:sz w:val="28"/>
          <w:szCs w:val="28"/>
        </w:rPr>
      </w:pPr>
      <w:r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К</w:t>
      </w:r>
      <w:r w:rsidR="007B35B4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онтрол</w:t>
      </w:r>
      <w:r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ь</w:t>
      </w:r>
      <w:r w:rsidR="007B35B4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 деятельност</w:t>
      </w:r>
      <w:r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и</w:t>
      </w:r>
      <w:r w:rsidR="007B35B4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 строительных подрядных организаций в части исполнения Порядка ООС в г. Москве по соблюдению </w:t>
      </w:r>
      <w:r w:rsidR="00606D65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требований </w:t>
      </w:r>
      <w:r w:rsidR="00086391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к </w:t>
      </w:r>
      <w:r w:rsidR="001C0403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площад</w:t>
      </w:r>
      <w:r w:rsidR="00086391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кам</w:t>
      </w:r>
      <w:r w:rsidR="001C0403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 </w:t>
      </w:r>
      <w:r w:rsidR="00606D65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по сбору и временному хранению отходов строительства, сноса и грунта</w:t>
      </w:r>
      <w:r w:rsidR="007B35B4" w:rsidRPr="008A4078">
        <w:rPr>
          <w:rFonts w:ascii="Times New Roman" w:hAnsi="Times New Roman"/>
          <w:sz w:val="28"/>
          <w:szCs w:val="28"/>
          <w:highlight w:val="yellow"/>
        </w:rPr>
        <w:t>, образованными в результате стр</w:t>
      </w:r>
      <w:r w:rsidR="00606D65" w:rsidRPr="008A4078">
        <w:rPr>
          <w:rFonts w:ascii="Times New Roman" w:hAnsi="Times New Roman"/>
          <w:sz w:val="28"/>
          <w:szCs w:val="28"/>
          <w:highlight w:val="yellow"/>
        </w:rPr>
        <w:t>оительства объектов ПАО «МОЭСК»</w:t>
      </w:r>
      <w:r w:rsidRPr="008A4078">
        <w:rPr>
          <w:rFonts w:ascii="Times New Roman" w:hAnsi="Times New Roman"/>
          <w:sz w:val="28"/>
          <w:szCs w:val="28"/>
          <w:highlight w:val="yellow"/>
        </w:rPr>
        <w:t xml:space="preserve">, осуществляется </w:t>
      </w:r>
      <w:r w:rsidR="00AA3C6A" w:rsidRPr="008A4078">
        <w:rPr>
          <w:rFonts w:ascii="Times New Roman" w:hAnsi="Times New Roman"/>
          <w:sz w:val="28"/>
          <w:szCs w:val="28"/>
          <w:highlight w:val="yellow"/>
        </w:rPr>
        <w:t>ДКС</w:t>
      </w:r>
      <w:r w:rsidRPr="008A4078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AA3C6A" w:rsidRPr="008A4078">
        <w:rPr>
          <w:rFonts w:ascii="Times New Roman" w:hAnsi="Times New Roman"/>
          <w:sz w:val="28"/>
          <w:szCs w:val="28"/>
          <w:highlight w:val="yellow"/>
        </w:rPr>
        <w:t>МВС, УКС НМ</w:t>
      </w:r>
      <w:r w:rsidR="00606D65" w:rsidRPr="008A4078">
        <w:rPr>
          <w:rFonts w:ascii="Times New Roman" w:hAnsi="Times New Roman"/>
          <w:sz w:val="28"/>
          <w:szCs w:val="28"/>
          <w:highlight w:val="yellow"/>
        </w:rPr>
        <w:t>.</w:t>
      </w:r>
      <w:r w:rsidR="00086391" w:rsidRPr="008A4078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8A4078">
        <w:rPr>
          <w:rFonts w:ascii="Times New Roman" w:hAnsi="Times New Roman"/>
          <w:sz w:val="28"/>
          <w:szCs w:val="28"/>
          <w:highlight w:val="yellow"/>
        </w:rPr>
        <w:t xml:space="preserve">Сотрудник </w:t>
      </w:r>
      <w:r w:rsidR="00AA3C6A" w:rsidRPr="008A4078">
        <w:rPr>
          <w:rFonts w:ascii="Times New Roman" w:hAnsi="Times New Roman"/>
          <w:sz w:val="28"/>
          <w:szCs w:val="28"/>
          <w:highlight w:val="yellow"/>
        </w:rPr>
        <w:t>ДКС/</w:t>
      </w:r>
      <w:r w:rsidRPr="008A4078">
        <w:rPr>
          <w:rFonts w:ascii="Times New Roman" w:hAnsi="Times New Roman"/>
          <w:sz w:val="28"/>
          <w:szCs w:val="28"/>
          <w:highlight w:val="yellow"/>
        </w:rPr>
        <w:t xml:space="preserve">УКС, ответственный за организацию строительства и строительный контроль на основании </w:t>
      </w:r>
      <w:r w:rsidR="00CA1DB3" w:rsidRPr="008A4078">
        <w:rPr>
          <w:rFonts w:ascii="Times New Roman" w:hAnsi="Times New Roman"/>
          <w:sz w:val="28"/>
          <w:szCs w:val="28"/>
          <w:highlight w:val="yellow"/>
        </w:rPr>
        <w:t>РД</w:t>
      </w:r>
      <w:r w:rsidRPr="008A4078">
        <w:rPr>
          <w:rFonts w:ascii="Times New Roman" w:hAnsi="Times New Roman"/>
          <w:sz w:val="28"/>
          <w:szCs w:val="28"/>
          <w:highlight w:val="yellow"/>
        </w:rPr>
        <w:t xml:space="preserve"> филиала,</w:t>
      </w:r>
      <w:r w:rsidR="00086391" w:rsidRPr="008A4078">
        <w:rPr>
          <w:rFonts w:ascii="Times New Roman" w:hAnsi="Times New Roman"/>
          <w:sz w:val="28"/>
          <w:szCs w:val="28"/>
          <w:highlight w:val="yellow"/>
        </w:rPr>
        <w:t xml:space="preserve"> осуществляет контроль исполнения </w:t>
      </w:r>
      <w:r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подрядными организациями, являющихся </w:t>
      </w:r>
      <w:proofErr w:type="spellStart"/>
      <w:r w:rsidR="00086391" w:rsidRPr="008A4078">
        <w:rPr>
          <w:rFonts w:ascii="Times New Roman" w:hAnsi="Times New Roman"/>
          <w:sz w:val="28"/>
          <w:szCs w:val="28"/>
          <w:highlight w:val="yellow"/>
        </w:rPr>
        <w:t>о</w:t>
      </w:r>
      <w:r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тходопроизводителями</w:t>
      </w:r>
      <w:proofErr w:type="spellEnd"/>
      <w:r w:rsidR="007A5A4F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 по результатам выполнения строительно-монтажных работ</w:t>
      </w:r>
      <w:r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,</w:t>
      </w:r>
      <w:r w:rsidR="00086391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 следующих </w:t>
      </w:r>
      <w:r w:rsidR="003A0F20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требований Порядка ООС в г. Москве</w:t>
      </w:r>
      <w:r w:rsidR="00086391" w:rsidRPr="00914E83">
        <w:rPr>
          <w:rFonts w:ascii="Times New Roman" w:hAnsi="Times New Roman"/>
          <w:bCs/>
          <w:iCs/>
          <w:sz w:val="28"/>
          <w:szCs w:val="28"/>
        </w:rPr>
        <w:t>:</w:t>
      </w:r>
    </w:p>
    <w:p w:rsidR="00086391" w:rsidRPr="00914E83" w:rsidRDefault="00086391" w:rsidP="00086391">
      <w:pPr>
        <w:widowControl w:val="0"/>
        <w:tabs>
          <w:tab w:val="left" w:pos="851"/>
        </w:tabs>
        <w:spacing w:line="276" w:lineRule="auto"/>
        <w:jc w:val="both"/>
        <w:rPr>
          <w:bCs/>
          <w:iCs/>
          <w:sz w:val="28"/>
          <w:szCs w:val="28"/>
        </w:rPr>
      </w:pPr>
      <w:r w:rsidRPr="00914E83">
        <w:rPr>
          <w:bCs/>
          <w:iCs/>
          <w:sz w:val="28"/>
          <w:szCs w:val="28"/>
        </w:rPr>
        <w:t xml:space="preserve">- </w:t>
      </w:r>
      <w:r w:rsidR="003A0F20" w:rsidRPr="00914E83">
        <w:rPr>
          <w:bCs/>
          <w:iCs/>
          <w:sz w:val="28"/>
          <w:szCs w:val="28"/>
        </w:rPr>
        <w:t xml:space="preserve">Обеспечение </w:t>
      </w:r>
      <w:r w:rsidR="00A33CBD" w:rsidRPr="00914E83">
        <w:rPr>
          <w:bCs/>
          <w:iCs/>
          <w:sz w:val="28"/>
          <w:szCs w:val="28"/>
        </w:rPr>
        <w:t>раздельн</w:t>
      </w:r>
      <w:r w:rsidR="003A0F20" w:rsidRPr="00914E83">
        <w:rPr>
          <w:bCs/>
          <w:iCs/>
          <w:sz w:val="28"/>
          <w:szCs w:val="28"/>
        </w:rPr>
        <w:t>ого</w:t>
      </w:r>
      <w:r w:rsidR="00A33CBD" w:rsidRPr="00914E83">
        <w:rPr>
          <w:bCs/>
          <w:iCs/>
          <w:sz w:val="28"/>
          <w:szCs w:val="28"/>
        </w:rPr>
        <w:t xml:space="preserve"> сбор</w:t>
      </w:r>
      <w:r w:rsidR="003A0F20" w:rsidRPr="00914E83">
        <w:rPr>
          <w:bCs/>
          <w:iCs/>
          <w:sz w:val="28"/>
          <w:szCs w:val="28"/>
        </w:rPr>
        <w:t>а</w:t>
      </w:r>
      <w:r w:rsidR="00A33CBD" w:rsidRPr="00914E83">
        <w:rPr>
          <w:bCs/>
          <w:iCs/>
          <w:sz w:val="28"/>
          <w:szCs w:val="28"/>
        </w:rPr>
        <w:t xml:space="preserve"> (сортировк</w:t>
      </w:r>
      <w:r w:rsidR="003A0F20" w:rsidRPr="00914E83">
        <w:rPr>
          <w:bCs/>
          <w:iCs/>
          <w:sz w:val="28"/>
          <w:szCs w:val="28"/>
        </w:rPr>
        <w:t>и</w:t>
      </w:r>
      <w:r w:rsidR="00A33CBD" w:rsidRPr="00914E83">
        <w:rPr>
          <w:bCs/>
          <w:iCs/>
          <w:sz w:val="28"/>
          <w:szCs w:val="28"/>
        </w:rPr>
        <w:t>) и временно</w:t>
      </w:r>
      <w:r w:rsidR="003A0F20" w:rsidRPr="00914E83">
        <w:rPr>
          <w:bCs/>
          <w:iCs/>
          <w:sz w:val="28"/>
          <w:szCs w:val="28"/>
        </w:rPr>
        <w:t>го</w:t>
      </w:r>
      <w:r w:rsidR="00A33CBD" w:rsidRPr="00914E83">
        <w:rPr>
          <w:bCs/>
          <w:iCs/>
          <w:sz w:val="28"/>
          <w:szCs w:val="28"/>
        </w:rPr>
        <w:t xml:space="preserve"> хранени</w:t>
      </w:r>
      <w:r w:rsidR="003A0F20" w:rsidRPr="00914E83">
        <w:rPr>
          <w:bCs/>
          <w:iCs/>
          <w:sz w:val="28"/>
          <w:szCs w:val="28"/>
        </w:rPr>
        <w:t>я</w:t>
      </w:r>
      <w:r w:rsidR="00A33CBD" w:rsidRPr="00914E83">
        <w:rPr>
          <w:bCs/>
          <w:iCs/>
          <w:sz w:val="28"/>
          <w:szCs w:val="28"/>
        </w:rPr>
        <w:t xml:space="preserve"> (склади</w:t>
      </w:r>
      <w:r w:rsidR="00606D65" w:rsidRPr="00914E83">
        <w:rPr>
          <w:bCs/>
          <w:iCs/>
          <w:sz w:val="28"/>
          <w:szCs w:val="28"/>
        </w:rPr>
        <w:t>ровани</w:t>
      </w:r>
      <w:r w:rsidR="003A0F20" w:rsidRPr="00914E83">
        <w:rPr>
          <w:bCs/>
          <w:iCs/>
          <w:sz w:val="28"/>
          <w:szCs w:val="28"/>
        </w:rPr>
        <w:t>я</w:t>
      </w:r>
      <w:r w:rsidR="00606D65" w:rsidRPr="00914E83">
        <w:rPr>
          <w:bCs/>
          <w:iCs/>
          <w:sz w:val="28"/>
          <w:szCs w:val="28"/>
        </w:rPr>
        <w:t>) отходов строительства</w:t>
      </w:r>
      <w:r w:rsidR="00A33CBD" w:rsidRPr="00914E83">
        <w:rPr>
          <w:bCs/>
          <w:iCs/>
          <w:sz w:val="28"/>
          <w:szCs w:val="28"/>
        </w:rPr>
        <w:t>, подлежащих переработке и дальнейшему использованию, по совокупности позиций, имеющих единое направление использования (</w:t>
      </w:r>
      <w:r w:rsidR="00496205" w:rsidRPr="00914E83">
        <w:rPr>
          <w:bCs/>
          <w:iCs/>
          <w:sz w:val="28"/>
          <w:szCs w:val="28"/>
        </w:rPr>
        <w:t>в соответствии с номенклатурой отхо</w:t>
      </w:r>
      <w:r w:rsidR="003A0F20" w:rsidRPr="00914E83">
        <w:rPr>
          <w:bCs/>
          <w:iCs/>
          <w:sz w:val="28"/>
          <w:szCs w:val="28"/>
        </w:rPr>
        <w:t>дов строительства и сноса).</w:t>
      </w:r>
    </w:p>
    <w:p w:rsidR="00A33CBD" w:rsidRPr="00914E83" w:rsidRDefault="00086391" w:rsidP="00086391">
      <w:pPr>
        <w:widowControl w:val="0"/>
        <w:tabs>
          <w:tab w:val="left" w:pos="851"/>
        </w:tabs>
        <w:spacing w:line="276" w:lineRule="auto"/>
        <w:jc w:val="both"/>
        <w:rPr>
          <w:bCs/>
          <w:iCs/>
          <w:sz w:val="28"/>
          <w:szCs w:val="28"/>
        </w:rPr>
      </w:pPr>
      <w:r w:rsidRPr="00914E83">
        <w:rPr>
          <w:bCs/>
          <w:iCs/>
          <w:sz w:val="28"/>
          <w:szCs w:val="28"/>
        </w:rPr>
        <w:t xml:space="preserve">- </w:t>
      </w:r>
      <w:r w:rsidR="003A0F20" w:rsidRPr="00914E83">
        <w:rPr>
          <w:bCs/>
          <w:iCs/>
          <w:sz w:val="28"/>
          <w:szCs w:val="28"/>
        </w:rPr>
        <w:t xml:space="preserve">Обеспечение </w:t>
      </w:r>
      <w:r w:rsidR="00A33CBD" w:rsidRPr="00914E83">
        <w:rPr>
          <w:bCs/>
          <w:iCs/>
          <w:sz w:val="28"/>
          <w:szCs w:val="28"/>
        </w:rPr>
        <w:t>раздельн</w:t>
      </w:r>
      <w:r w:rsidR="003A0F20" w:rsidRPr="00914E83">
        <w:rPr>
          <w:bCs/>
          <w:iCs/>
          <w:sz w:val="28"/>
          <w:szCs w:val="28"/>
        </w:rPr>
        <w:t>ого</w:t>
      </w:r>
      <w:r w:rsidR="00A33CBD" w:rsidRPr="00914E83">
        <w:rPr>
          <w:bCs/>
          <w:iCs/>
          <w:sz w:val="28"/>
          <w:szCs w:val="28"/>
        </w:rPr>
        <w:t xml:space="preserve"> сбор</w:t>
      </w:r>
      <w:r w:rsidR="003A0F20" w:rsidRPr="00914E83">
        <w:rPr>
          <w:bCs/>
          <w:iCs/>
          <w:sz w:val="28"/>
          <w:szCs w:val="28"/>
        </w:rPr>
        <w:t>а</w:t>
      </w:r>
      <w:r w:rsidRPr="00914E83">
        <w:rPr>
          <w:bCs/>
          <w:iCs/>
          <w:sz w:val="28"/>
          <w:szCs w:val="28"/>
        </w:rPr>
        <w:t xml:space="preserve"> (сортировк</w:t>
      </w:r>
      <w:r w:rsidR="003A0F20" w:rsidRPr="00914E83">
        <w:rPr>
          <w:bCs/>
          <w:iCs/>
          <w:sz w:val="28"/>
          <w:szCs w:val="28"/>
        </w:rPr>
        <w:t>и</w:t>
      </w:r>
      <w:r w:rsidRPr="00914E83">
        <w:rPr>
          <w:bCs/>
          <w:iCs/>
          <w:sz w:val="28"/>
          <w:szCs w:val="28"/>
        </w:rPr>
        <w:t xml:space="preserve">) </w:t>
      </w:r>
      <w:r w:rsidR="00A33CBD" w:rsidRPr="00914E83">
        <w:rPr>
          <w:bCs/>
          <w:iCs/>
          <w:sz w:val="28"/>
          <w:szCs w:val="28"/>
        </w:rPr>
        <w:t>и временно</w:t>
      </w:r>
      <w:r w:rsidR="003A0F20" w:rsidRPr="00914E83">
        <w:rPr>
          <w:bCs/>
          <w:iCs/>
          <w:sz w:val="28"/>
          <w:szCs w:val="28"/>
        </w:rPr>
        <w:t>го</w:t>
      </w:r>
      <w:r w:rsidR="00A33CBD" w:rsidRPr="00914E83">
        <w:rPr>
          <w:bCs/>
          <w:iCs/>
          <w:sz w:val="28"/>
          <w:szCs w:val="28"/>
        </w:rPr>
        <w:t xml:space="preserve"> хранени</w:t>
      </w:r>
      <w:r w:rsidR="003A0F20" w:rsidRPr="00914E83">
        <w:rPr>
          <w:bCs/>
          <w:iCs/>
          <w:sz w:val="28"/>
          <w:szCs w:val="28"/>
        </w:rPr>
        <w:t>я</w:t>
      </w:r>
      <w:r w:rsidR="00A33CBD" w:rsidRPr="00914E83">
        <w:rPr>
          <w:bCs/>
          <w:iCs/>
          <w:sz w:val="28"/>
          <w:szCs w:val="28"/>
        </w:rPr>
        <w:t xml:space="preserve"> (складировани</w:t>
      </w:r>
      <w:r w:rsidR="003A0F20" w:rsidRPr="00914E83">
        <w:rPr>
          <w:bCs/>
          <w:iCs/>
          <w:sz w:val="28"/>
          <w:szCs w:val="28"/>
        </w:rPr>
        <w:t>я</w:t>
      </w:r>
      <w:r w:rsidR="00A33CBD" w:rsidRPr="00914E83">
        <w:rPr>
          <w:bCs/>
          <w:iCs/>
          <w:sz w:val="28"/>
          <w:szCs w:val="28"/>
        </w:rPr>
        <w:t>) отходов строительства и сноса, подлежащих захоронению по классам опасности.</w:t>
      </w:r>
    </w:p>
    <w:p w:rsidR="003A0F20" w:rsidRPr="00914E83" w:rsidRDefault="003A0F20" w:rsidP="00086391">
      <w:pPr>
        <w:widowControl w:val="0"/>
        <w:tabs>
          <w:tab w:val="left" w:pos="851"/>
        </w:tabs>
        <w:spacing w:line="276" w:lineRule="auto"/>
        <w:jc w:val="both"/>
        <w:rPr>
          <w:bCs/>
          <w:iCs/>
          <w:sz w:val="28"/>
          <w:szCs w:val="28"/>
        </w:rPr>
      </w:pPr>
      <w:r w:rsidRPr="00914E83">
        <w:rPr>
          <w:bCs/>
          <w:iCs/>
          <w:sz w:val="28"/>
          <w:szCs w:val="28"/>
        </w:rPr>
        <w:t xml:space="preserve">- Соблюдение условий размещения площадки временного хранения отходов при производстве работ на объекте (непосредственно на территории объекта образования отходов или в непосредственной близости от него на участке, арендованном </w:t>
      </w:r>
      <w:r w:rsidR="00164531" w:rsidRPr="00914E83">
        <w:rPr>
          <w:bCs/>
          <w:iCs/>
          <w:sz w:val="28"/>
          <w:szCs w:val="28"/>
        </w:rPr>
        <w:t xml:space="preserve">строительной подрядной организацией </w:t>
      </w:r>
      <w:r w:rsidRPr="00914E83">
        <w:rPr>
          <w:bCs/>
          <w:iCs/>
          <w:sz w:val="28"/>
          <w:szCs w:val="28"/>
        </w:rPr>
        <w:t xml:space="preserve">под указанные цели в соответствии с </w:t>
      </w:r>
      <w:proofErr w:type="gramStart"/>
      <w:r w:rsidRPr="00914E83">
        <w:rPr>
          <w:bCs/>
          <w:iCs/>
          <w:sz w:val="28"/>
          <w:szCs w:val="28"/>
        </w:rPr>
        <w:t>ТР</w:t>
      </w:r>
      <w:proofErr w:type="gramEnd"/>
      <w:r w:rsidRPr="00914E83">
        <w:rPr>
          <w:bCs/>
          <w:iCs/>
          <w:sz w:val="28"/>
          <w:szCs w:val="28"/>
        </w:rPr>
        <w:t xml:space="preserve"> </w:t>
      </w:r>
      <w:r w:rsidR="00CA1DB3" w:rsidRPr="00914E83">
        <w:rPr>
          <w:bCs/>
          <w:iCs/>
          <w:sz w:val="28"/>
          <w:szCs w:val="28"/>
        </w:rPr>
        <w:t>и ПОС).</w:t>
      </w:r>
    </w:p>
    <w:p w:rsidR="008A5B97" w:rsidRPr="00914E83" w:rsidRDefault="003A0F20" w:rsidP="003A0F20">
      <w:pPr>
        <w:widowControl w:val="0"/>
        <w:tabs>
          <w:tab w:val="left" w:pos="851"/>
        </w:tabs>
        <w:spacing w:line="276" w:lineRule="auto"/>
        <w:jc w:val="both"/>
        <w:rPr>
          <w:bCs/>
          <w:iCs/>
          <w:sz w:val="28"/>
          <w:szCs w:val="28"/>
        </w:rPr>
      </w:pPr>
      <w:r w:rsidRPr="00914E83">
        <w:rPr>
          <w:bCs/>
          <w:iCs/>
          <w:sz w:val="28"/>
          <w:szCs w:val="28"/>
        </w:rPr>
        <w:lastRenderedPageBreak/>
        <w:t>- Соблюдение п</w:t>
      </w:r>
      <w:r w:rsidR="00B8264D" w:rsidRPr="00914E83">
        <w:rPr>
          <w:bCs/>
          <w:iCs/>
          <w:sz w:val="28"/>
          <w:szCs w:val="28"/>
        </w:rPr>
        <w:t>редельны</w:t>
      </w:r>
      <w:r w:rsidRPr="00914E83">
        <w:rPr>
          <w:bCs/>
          <w:iCs/>
          <w:sz w:val="28"/>
          <w:szCs w:val="28"/>
        </w:rPr>
        <w:t>х</w:t>
      </w:r>
      <w:r w:rsidR="00B8264D" w:rsidRPr="00914E83">
        <w:rPr>
          <w:bCs/>
          <w:iCs/>
          <w:sz w:val="28"/>
          <w:szCs w:val="28"/>
        </w:rPr>
        <w:t xml:space="preserve"> срок</w:t>
      </w:r>
      <w:r w:rsidRPr="00914E83">
        <w:rPr>
          <w:bCs/>
          <w:iCs/>
          <w:sz w:val="28"/>
          <w:szCs w:val="28"/>
        </w:rPr>
        <w:t>ов</w:t>
      </w:r>
      <w:r w:rsidR="00B8264D" w:rsidRPr="00914E83">
        <w:rPr>
          <w:bCs/>
          <w:iCs/>
          <w:sz w:val="28"/>
          <w:szCs w:val="28"/>
        </w:rPr>
        <w:t xml:space="preserve"> содержания образующихся отходов строительства и сноса в местах временного хранения (складирования)</w:t>
      </w:r>
      <w:r w:rsidRPr="00914E83">
        <w:rPr>
          <w:bCs/>
          <w:iCs/>
          <w:sz w:val="28"/>
          <w:szCs w:val="28"/>
        </w:rPr>
        <w:t xml:space="preserve">, которые </w:t>
      </w:r>
      <w:r w:rsidR="00B8264D" w:rsidRPr="00914E83">
        <w:rPr>
          <w:bCs/>
          <w:iCs/>
          <w:sz w:val="28"/>
          <w:szCs w:val="28"/>
        </w:rPr>
        <w:t>не должн</w:t>
      </w:r>
      <w:r w:rsidRPr="00914E83">
        <w:rPr>
          <w:bCs/>
          <w:iCs/>
          <w:sz w:val="28"/>
          <w:szCs w:val="28"/>
        </w:rPr>
        <w:t>ы</w:t>
      </w:r>
      <w:r w:rsidR="00B8264D" w:rsidRPr="00914E83">
        <w:rPr>
          <w:bCs/>
          <w:iCs/>
          <w:sz w:val="28"/>
          <w:szCs w:val="28"/>
        </w:rPr>
        <w:t xml:space="preserve"> превышать 7</w:t>
      </w:r>
      <w:r w:rsidRPr="00914E83">
        <w:rPr>
          <w:bCs/>
          <w:iCs/>
          <w:sz w:val="28"/>
          <w:szCs w:val="28"/>
        </w:rPr>
        <w:t>-ми</w:t>
      </w:r>
      <w:r w:rsidR="00B8264D" w:rsidRPr="00914E83">
        <w:rPr>
          <w:bCs/>
          <w:iCs/>
          <w:sz w:val="28"/>
          <w:szCs w:val="28"/>
        </w:rPr>
        <w:t xml:space="preserve"> календарных дней</w:t>
      </w:r>
      <w:r w:rsidR="00606D65" w:rsidRPr="00914E83">
        <w:rPr>
          <w:bCs/>
          <w:iCs/>
          <w:sz w:val="28"/>
          <w:szCs w:val="28"/>
        </w:rPr>
        <w:t xml:space="preserve"> (если иное не оговорено </w:t>
      </w:r>
      <w:proofErr w:type="gramStart"/>
      <w:r w:rsidR="00606D65" w:rsidRPr="00914E83">
        <w:rPr>
          <w:bCs/>
          <w:iCs/>
          <w:sz w:val="28"/>
          <w:szCs w:val="28"/>
        </w:rPr>
        <w:t>ТР</w:t>
      </w:r>
      <w:proofErr w:type="gramEnd"/>
      <w:r w:rsidR="00606D65" w:rsidRPr="00914E83">
        <w:rPr>
          <w:bCs/>
          <w:iCs/>
          <w:sz w:val="28"/>
          <w:szCs w:val="28"/>
        </w:rPr>
        <w:t>)</w:t>
      </w:r>
      <w:r w:rsidR="00B8264D" w:rsidRPr="00914E83">
        <w:rPr>
          <w:bCs/>
          <w:iCs/>
          <w:sz w:val="28"/>
          <w:szCs w:val="28"/>
        </w:rPr>
        <w:t>.</w:t>
      </w:r>
    </w:p>
    <w:p w:rsidR="00B8264D" w:rsidRPr="00914E83" w:rsidRDefault="003A0F20" w:rsidP="003A0F20">
      <w:pPr>
        <w:widowControl w:val="0"/>
        <w:tabs>
          <w:tab w:val="left" w:pos="851"/>
        </w:tabs>
        <w:spacing w:line="276" w:lineRule="auto"/>
        <w:jc w:val="both"/>
        <w:rPr>
          <w:bCs/>
          <w:iCs/>
          <w:sz w:val="28"/>
          <w:szCs w:val="28"/>
        </w:rPr>
      </w:pPr>
      <w:r w:rsidRPr="00914E83">
        <w:rPr>
          <w:bCs/>
          <w:iCs/>
          <w:sz w:val="28"/>
          <w:szCs w:val="28"/>
        </w:rPr>
        <w:t>- Соблюдение условий содержания м</w:t>
      </w:r>
      <w:r w:rsidR="00B8264D" w:rsidRPr="00914E83">
        <w:rPr>
          <w:bCs/>
          <w:iCs/>
          <w:sz w:val="28"/>
          <w:szCs w:val="28"/>
        </w:rPr>
        <w:t>ест временного хранения (складирования</w:t>
      </w:r>
      <w:r w:rsidRPr="00914E83">
        <w:rPr>
          <w:bCs/>
          <w:iCs/>
          <w:sz w:val="28"/>
          <w:szCs w:val="28"/>
        </w:rPr>
        <w:t xml:space="preserve">) отходов строительства и сноса, указанных в </w:t>
      </w:r>
      <w:r w:rsidR="00B8264D" w:rsidRPr="00914E83">
        <w:rPr>
          <w:bCs/>
          <w:iCs/>
          <w:sz w:val="28"/>
          <w:szCs w:val="28"/>
        </w:rPr>
        <w:t>требования</w:t>
      </w:r>
      <w:r w:rsidRPr="00914E83">
        <w:rPr>
          <w:bCs/>
          <w:iCs/>
          <w:sz w:val="28"/>
          <w:szCs w:val="28"/>
        </w:rPr>
        <w:t>х</w:t>
      </w:r>
      <w:r w:rsidR="00FC73EB" w:rsidRPr="00914E83">
        <w:rPr>
          <w:bCs/>
          <w:iCs/>
          <w:sz w:val="28"/>
          <w:szCs w:val="28"/>
        </w:rPr>
        <w:t xml:space="preserve"> п. 3.4. Порядка ООС в г. Москве.</w:t>
      </w:r>
    </w:p>
    <w:p w:rsidR="000A76E1" w:rsidRPr="00914E83" w:rsidRDefault="000A76E1" w:rsidP="000A76E1">
      <w:pPr>
        <w:widowControl w:val="0"/>
        <w:tabs>
          <w:tab w:val="left" w:pos="851"/>
        </w:tabs>
        <w:spacing w:line="276" w:lineRule="auto"/>
        <w:jc w:val="both"/>
        <w:rPr>
          <w:bCs/>
          <w:iCs/>
          <w:sz w:val="28"/>
          <w:szCs w:val="28"/>
        </w:rPr>
      </w:pPr>
      <w:r w:rsidRPr="00914E83">
        <w:rPr>
          <w:bCs/>
          <w:iCs/>
          <w:sz w:val="28"/>
          <w:szCs w:val="28"/>
        </w:rPr>
        <w:t xml:space="preserve">- Соблюдение требований по ведению </w:t>
      </w:r>
      <w:proofErr w:type="gramStart"/>
      <w:r w:rsidRPr="00914E83">
        <w:rPr>
          <w:bCs/>
          <w:iCs/>
          <w:sz w:val="28"/>
          <w:szCs w:val="28"/>
        </w:rPr>
        <w:t>Журнала учета размещения отходов строительства</w:t>
      </w:r>
      <w:proofErr w:type="gramEnd"/>
      <w:r w:rsidRPr="00914E83">
        <w:rPr>
          <w:bCs/>
          <w:iCs/>
          <w:sz w:val="28"/>
          <w:szCs w:val="28"/>
        </w:rPr>
        <w:t xml:space="preserve"> и сноса в местах временного хранения и удаления (вывоза) отходов с объектов образования (Порядка ООС в г. Москве) – см. Приложение 1 к настоящей Инструкции. </w:t>
      </w:r>
    </w:p>
    <w:p w:rsidR="002457B1" w:rsidRPr="00914E83" w:rsidRDefault="002457B1" w:rsidP="00D55C43">
      <w:pPr>
        <w:pStyle w:val="ab"/>
        <w:keepNext w:val="0"/>
        <w:keepLines w:val="0"/>
        <w:widowControl w:val="0"/>
        <w:tabs>
          <w:tab w:val="left" w:pos="851"/>
        </w:tabs>
        <w:spacing w:before="0" w:after="0" w:line="276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highlight w:val="green"/>
        </w:rPr>
      </w:pPr>
    </w:p>
    <w:p w:rsidR="002457B1" w:rsidRPr="00914E83" w:rsidRDefault="008C3B06" w:rsidP="00D55C43">
      <w:pPr>
        <w:pStyle w:val="1"/>
        <w:spacing w:before="120" w:after="120" w:line="276" w:lineRule="auto"/>
        <w:ind w:firstLine="709"/>
        <w:rPr>
          <w:rFonts w:cs="Times New Roman"/>
          <w:sz w:val="28"/>
          <w:szCs w:val="28"/>
        </w:rPr>
      </w:pPr>
      <w:bookmarkStart w:id="6" w:name="_Toc510599110"/>
      <w:r w:rsidRPr="00914E83">
        <w:rPr>
          <w:rFonts w:cs="Times New Roman"/>
          <w:sz w:val="28"/>
          <w:szCs w:val="28"/>
        </w:rPr>
        <w:t>3</w:t>
      </w:r>
      <w:r w:rsidR="002457B1" w:rsidRPr="00914E83">
        <w:rPr>
          <w:rFonts w:cs="Times New Roman"/>
          <w:sz w:val="28"/>
          <w:szCs w:val="28"/>
        </w:rPr>
        <w:t xml:space="preserve">. </w:t>
      </w:r>
      <w:proofErr w:type="gramStart"/>
      <w:r w:rsidR="00086391" w:rsidRPr="00914E83">
        <w:rPr>
          <w:rFonts w:cs="Times New Roman"/>
          <w:sz w:val="28"/>
          <w:szCs w:val="28"/>
        </w:rPr>
        <w:t xml:space="preserve">Контроль </w:t>
      </w:r>
      <w:r w:rsidR="000A76E1" w:rsidRPr="00914E83">
        <w:rPr>
          <w:rFonts w:cs="Times New Roman"/>
          <w:sz w:val="28"/>
          <w:szCs w:val="28"/>
        </w:rPr>
        <w:t>за</w:t>
      </w:r>
      <w:proofErr w:type="gramEnd"/>
      <w:r w:rsidR="000A76E1" w:rsidRPr="00914E83">
        <w:rPr>
          <w:rFonts w:cs="Times New Roman"/>
          <w:sz w:val="28"/>
          <w:szCs w:val="28"/>
        </w:rPr>
        <w:t xml:space="preserve"> своевременным </w:t>
      </w:r>
      <w:r w:rsidR="00086391" w:rsidRPr="00914E83">
        <w:rPr>
          <w:rFonts w:cs="Times New Roman"/>
          <w:sz w:val="28"/>
          <w:szCs w:val="28"/>
        </w:rPr>
        <w:t>о</w:t>
      </w:r>
      <w:r w:rsidR="002457B1" w:rsidRPr="00914E83">
        <w:rPr>
          <w:rFonts w:cs="Times New Roman"/>
          <w:sz w:val="28"/>
          <w:szCs w:val="28"/>
        </w:rPr>
        <w:t>формлени</w:t>
      </w:r>
      <w:r w:rsidR="000A76E1" w:rsidRPr="00914E83">
        <w:rPr>
          <w:rFonts w:cs="Times New Roman"/>
          <w:sz w:val="28"/>
          <w:szCs w:val="28"/>
        </w:rPr>
        <w:t>ем</w:t>
      </w:r>
      <w:r w:rsidR="002457B1" w:rsidRPr="00914E83">
        <w:rPr>
          <w:rFonts w:cs="Times New Roman"/>
          <w:sz w:val="28"/>
          <w:szCs w:val="28"/>
        </w:rPr>
        <w:t xml:space="preserve"> </w:t>
      </w:r>
      <w:r w:rsidR="00086A54" w:rsidRPr="00914E83">
        <w:rPr>
          <w:rFonts w:cs="Times New Roman"/>
          <w:sz w:val="28"/>
          <w:szCs w:val="28"/>
        </w:rPr>
        <w:t>разрешений на перемещение отходов строительства и сноса для переработки, захоронения, оформлени</w:t>
      </w:r>
      <w:r w:rsidR="000A76E1" w:rsidRPr="00914E83">
        <w:rPr>
          <w:rFonts w:cs="Times New Roman"/>
          <w:sz w:val="28"/>
          <w:szCs w:val="28"/>
        </w:rPr>
        <w:t xml:space="preserve">ем </w:t>
      </w:r>
      <w:r w:rsidR="00086A54" w:rsidRPr="00914E83">
        <w:rPr>
          <w:rFonts w:cs="Times New Roman"/>
          <w:sz w:val="28"/>
          <w:szCs w:val="28"/>
        </w:rPr>
        <w:t>разрешений на перевозку грунта.</w:t>
      </w:r>
      <w:bookmarkEnd w:id="6"/>
    </w:p>
    <w:p w:rsidR="00597F8D" w:rsidRPr="00914E83" w:rsidRDefault="00203D08" w:rsidP="008C3B06">
      <w:pPr>
        <w:pStyle w:val="ab"/>
        <w:keepNext w:val="0"/>
        <w:keepLines w:val="0"/>
        <w:widowControl w:val="0"/>
        <w:numPr>
          <w:ilvl w:val="1"/>
          <w:numId w:val="15"/>
        </w:numPr>
        <w:shd w:val="clear" w:color="auto" w:fill="FFFFFF"/>
        <w:tabs>
          <w:tab w:val="left" w:pos="851"/>
        </w:tabs>
        <w:spacing w:before="0" w:after="0" w:line="276" w:lineRule="auto"/>
        <w:ind w:left="0" w:firstLine="4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14E83">
        <w:rPr>
          <w:rFonts w:ascii="Times New Roman" w:hAnsi="Times New Roman"/>
          <w:bCs/>
          <w:iCs/>
          <w:sz w:val="28"/>
          <w:szCs w:val="28"/>
        </w:rPr>
        <w:t xml:space="preserve">Контрольные функции </w:t>
      </w:r>
      <w:r w:rsidR="00B660A5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за своевременным оформлением </w:t>
      </w:r>
      <w:r w:rsidR="00B04FAB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в Департаменте строительства города Москвы </w:t>
      </w:r>
      <w:r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строительными подрядными организациями (</w:t>
      </w:r>
      <w:proofErr w:type="spellStart"/>
      <w:r w:rsidR="000A76E1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отходопроизводител</w:t>
      </w:r>
      <w:r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ями</w:t>
      </w:r>
      <w:proofErr w:type="spellEnd"/>
      <w:r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)</w:t>
      </w:r>
      <w:r w:rsidR="000A76E1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 </w:t>
      </w:r>
      <w:r w:rsidR="00B04FAB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Разрешений </w:t>
      </w:r>
      <w:r w:rsidR="000A76E1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на пере</w:t>
      </w:r>
      <w:r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мещение отходов строительства/</w:t>
      </w:r>
      <w:r w:rsidR="000A76E1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сноса для переработки, захоронения </w:t>
      </w:r>
      <w:r w:rsidR="00547B72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и их закрытием, </w:t>
      </w:r>
      <w:r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за </w:t>
      </w:r>
      <w:r w:rsidR="000A76E1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оформлением </w:t>
      </w:r>
      <w:r w:rsidR="00B660A5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Р</w:t>
      </w:r>
      <w:r w:rsidR="00B661C0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азрешений на перевозку грунта</w:t>
      </w:r>
      <w:r w:rsidR="00547B72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 и их закрытием</w:t>
      </w:r>
      <w:r w:rsidR="00547B72" w:rsidRPr="00914E83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914E83">
        <w:rPr>
          <w:rFonts w:ascii="Times New Roman" w:hAnsi="Times New Roman"/>
          <w:bCs/>
          <w:iCs/>
          <w:sz w:val="28"/>
          <w:szCs w:val="28"/>
        </w:rPr>
        <w:t xml:space="preserve">выполняет </w:t>
      </w:r>
      <w:r w:rsidR="00AA3C6A" w:rsidRPr="00914E83">
        <w:rPr>
          <w:rFonts w:ascii="Times New Roman" w:hAnsi="Times New Roman"/>
          <w:sz w:val="28"/>
          <w:szCs w:val="28"/>
        </w:rPr>
        <w:t>ДКС МВС, УКС НМ. Сотрудник ДКС/УКС</w:t>
      </w:r>
      <w:r w:rsidR="00547B72" w:rsidRPr="00914E83">
        <w:rPr>
          <w:rFonts w:ascii="Times New Roman" w:hAnsi="Times New Roman"/>
          <w:sz w:val="28"/>
          <w:szCs w:val="28"/>
        </w:rPr>
        <w:t xml:space="preserve">, ответственный за организацию строительства и строительный контроль на основании </w:t>
      </w:r>
      <w:r w:rsidR="00CA1DB3" w:rsidRPr="00914E83">
        <w:rPr>
          <w:rFonts w:ascii="Times New Roman" w:hAnsi="Times New Roman"/>
          <w:sz w:val="28"/>
          <w:szCs w:val="28"/>
        </w:rPr>
        <w:t xml:space="preserve">РД </w:t>
      </w:r>
      <w:r w:rsidR="00547B72" w:rsidRPr="00914E83">
        <w:rPr>
          <w:rFonts w:ascii="Times New Roman" w:hAnsi="Times New Roman"/>
          <w:sz w:val="28"/>
          <w:szCs w:val="28"/>
        </w:rPr>
        <w:t>филиала</w:t>
      </w:r>
      <w:r w:rsidR="00CA1DB3" w:rsidRPr="00914E83">
        <w:rPr>
          <w:rFonts w:ascii="Times New Roman" w:hAnsi="Times New Roman"/>
          <w:sz w:val="28"/>
          <w:szCs w:val="28"/>
        </w:rPr>
        <w:t>,</w:t>
      </w:r>
      <w:r w:rsidR="00547B72" w:rsidRPr="00914E83">
        <w:rPr>
          <w:rFonts w:ascii="Times New Roman" w:hAnsi="Times New Roman"/>
          <w:sz w:val="28"/>
          <w:szCs w:val="28"/>
        </w:rPr>
        <w:t xml:space="preserve"> осуществляет контроль исполнения строительными подрядными организациями следующих требований:</w:t>
      </w:r>
    </w:p>
    <w:p w:rsidR="00341845" w:rsidRPr="00914E83" w:rsidRDefault="00B661C0" w:rsidP="00B661C0">
      <w:pPr>
        <w:widowControl w:val="0"/>
        <w:shd w:val="clear" w:color="auto" w:fill="FFFFFF"/>
        <w:tabs>
          <w:tab w:val="left" w:pos="851"/>
        </w:tabs>
        <w:spacing w:line="276" w:lineRule="auto"/>
        <w:jc w:val="both"/>
        <w:rPr>
          <w:bCs/>
          <w:iCs/>
          <w:sz w:val="28"/>
          <w:szCs w:val="28"/>
        </w:rPr>
      </w:pPr>
      <w:r w:rsidRPr="00914E83">
        <w:rPr>
          <w:bCs/>
          <w:iCs/>
          <w:sz w:val="28"/>
          <w:szCs w:val="28"/>
        </w:rPr>
        <w:t>-</w:t>
      </w:r>
      <w:r w:rsidR="00FF00DF" w:rsidRPr="00914E83">
        <w:rPr>
          <w:bCs/>
          <w:iCs/>
          <w:sz w:val="28"/>
          <w:szCs w:val="28"/>
        </w:rPr>
        <w:t xml:space="preserve"> </w:t>
      </w:r>
      <w:r w:rsidR="00341845" w:rsidRPr="00800613">
        <w:rPr>
          <w:bCs/>
          <w:iCs/>
          <w:sz w:val="28"/>
          <w:szCs w:val="28"/>
          <w:highlight w:val="yellow"/>
        </w:rPr>
        <w:t xml:space="preserve">оформление </w:t>
      </w:r>
      <w:r w:rsidR="00B04FAB" w:rsidRPr="00800613">
        <w:rPr>
          <w:bCs/>
          <w:iCs/>
          <w:sz w:val="28"/>
          <w:szCs w:val="28"/>
          <w:highlight w:val="yellow"/>
        </w:rPr>
        <w:t>Разрешения на перемещение отходов строительства и сноса</w:t>
      </w:r>
      <w:r w:rsidR="00B04FAB" w:rsidRPr="00914E83">
        <w:rPr>
          <w:bCs/>
          <w:iCs/>
          <w:sz w:val="28"/>
          <w:szCs w:val="28"/>
        </w:rPr>
        <w:t xml:space="preserve"> для переработки/захоронения </w:t>
      </w:r>
      <w:r w:rsidR="00341845" w:rsidRPr="00A56B69">
        <w:rPr>
          <w:bCs/>
          <w:iCs/>
          <w:sz w:val="28"/>
          <w:szCs w:val="28"/>
          <w:highlight w:val="yellow"/>
        </w:rPr>
        <w:t>д</w:t>
      </w:r>
      <w:r w:rsidR="00086A54" w:rsidRPr="00A56B69">
        <w:rPr>
          <w:bCs/>
          <w:iCs/>
          <w:sz w:val="28"/>
          <w:szCs w:val="28"/>
          <w:highlight w:val="yellow"/>
        </w:rPr>
        <w:t>о начала работ на строительном объекте</w:t>
      </w:r>
      <w:r w:rsidR="00B04FAB" w:rsidRPr="00914E83">
        <w:rPr>
          <w:bCs/>
          <w:iCs/>
          <w:sz w:val="28"/>
          <w:szCs w:val="28"/>
        </w:rPr>
        <w:t>, являющегося основанием для перемещения отходов строительства и сноса;</w:t>
      </w:r>
    </w:p>
    <w:p w:rsidR="00341845" w:rsidRPr="00914E83" w:rsidRDefault="00341845" w:rsidP="00B661C0">
      <w:pPr>
        <w:widowControl w:val="0"/>
        <w:shd w:val="clear" w:color="auto" w:fill="FFFFFF"/>
        <w:tabs>
          <w:tab w:val="left" w:pos="851"/>
        </w:tabs>
        <w:spacing w:line="276" w:lineRule="auto"/>
        <w:jc w:val="both"/>
        <w:rPr>
          <w:bCs/>
          <w:iCs/>
          <w:sz w:val="28"/>
          <w:szCs w:val="28"/>
        </w:rPr>
      </w:pPr>
      <w:r w:rsidRPr="00914E83">
        <w:rPr>
          <w:bCs/>
          <w:iCs/>
          <w:sz w:val="28"/>
          <w:szCs w:val="28"/>
        </w:rPr>
        <w:t>-</w:t>
      </w:r>
      <w:r w:rsidR="00086A54" w:rsidRPr="00914E83">
        <w:rPr>
          <w:bCs/>
          <w:iCs/>
          <w:sz w:val="28"/>
          <w:szCs w:val="28"/>
        </w:rPr>
        <w:t xml:space="preserve"> </w:t>
      </w:r>
      <w:r w:rsidR="00B04FAB" w:rsidRPr="00800613">
        <w:rPr>
          <w:bCs/>
          <w:iCs/>
          <w:sz w:val="28"/>
          <w:szCs w:val="28"/>
          <w:highlight w:val="yellow"/>
        </w:rPr>
        <w:t>оформление</w:t>
      </w:r>
      <w:r w:rsidR="008336C9" w:rsidRPr="00800613">
        <w:rPr>
          <w:bCs/>
          <w:iCs/>
          <w:sz w:val="28"/>
          <w:szCs w:val="28"/>
          <w:highlight w:val="yellow"/>
        </w:rPr>
        <w:t xml:space="preserve"> Разрешения на перевозку грунта</w:t>
      </w:r>
      <w:r w:rsidR="008336C9" w:rsidRPr="00914E83">
        <w:rPr>
          <w:bCs/>
          <w:iCs/>
          <w:sz w:val="28"/>
          <w:szCs w:val="28"/>
        </w:rPr>
        <w:t xml:space="preserve">, </w:t>
      </w:r>
      <w:r w:rsidR="00086A54" w:rsidRPr="00914E83">
        <w:rPr>
          <w:bCs/>
          <w:iCs/>
          <w:sz w:val="28"/>
          <w:szCs w:val="28"/>
        </w:rPr>
        <w:t xml:space="preserve">являющегося основанием для </w:t>
      </w:r>
      <w:r w:rsidR="00B04FAB" w:rsidRPr="00914E83">
        <w:rPr>
          <w:bCs/>
          <w:iCs/>
          <w:sz w:val="28"/>
          <w:szCs w:val="28"/>
        </w:rPr>
        <w:t xml:space="preserve">его </w:t>
      </w:r>
      <w:r w:rsidR="00086A54" w:rsidRPr="00914E83">
        <w:rPr>
          <w:bCs/>
          <w:iCs/>
          <w:sz w:val="28"/>
          <w:szCs w:val="28"/>
        </w:rPr>
        <w:t>перемещения</w:t>
      </w:r>
      <w:r w:rsidRPr="00914E83">
        <w:rPr>
          <w:bCs/>
          <w:iCs/>
          <w:sz w:val="28"/>
          <w:szCs w:val="28"/>
        </w:rPr>
        <w:t>;</w:t>
      </w:r>
    </w:p>
    <w:p w:rsidR="00683084" w:rsidRPr="00914E83" w:rsidRDefault="00B661C0" w:rsidP="00B661C0">
      <w:pPr>
        <w:widowControl w:val="0"/>
        <w:shd w:val="clear" w:color="auto" w:fill="FFFFFF"/>
        <w:tabs>
          <w:tab w:val="left" w:pos="851"/>
        </w:tabs>
        <w:spacing w:line="276" w:lineRule="auto"/>
        <w:jc w:val="both"/>
        <w:rPr>
          <w:bCs/>
          <w:iCs/>
          <w:sz w:val="28"/>
          <w:szCs w:val="28"/>
        </w:rPr>
      </w:pPr>
      <w:proofErr w:type="gramStart"/>
      <w:r w:rsidRPr="00914E83">
        <w:rPr>
          <w:bCs/>
          <w:iCs/>
          <w:sz w:val="28"/>
          <w:szCs w:val="28"/>
        </w:rPr>
        <w:t xml:space="preserve">- </w:t>
      </w:r>
      <w:r w:rsidR="00341845" w:rsidRPr="00800613">
        <w:rPr>
          <w:bCs/>
          <w:iCs/>
          <w:sz w:val="28"/>
          <w:szCs w:val="28"/>
          <w:highlight w:val="yellow"/>
        </w:rPr>
        <w:t xml:space="preserve">оформление </w:t>
      </w:r>
      <w:r w:rsidR="00734022" w:rsidRPr="00800613">
        <w:rPr>
          <w:bCs/>
          <w:iCs/>
          <w:sz w:val="28"/>
          <w:szCs w:val="28"/>
          <w:highlight w:val="yellow"/>
        </w:rPr>
        <w:t>З</w:t>
      </w:r>
      <w:r w:rsidR="00B676F1" w:rsidRPr="00800613">
        <w:rPr>
          <w:bCs/>
          <w:iCs/>
          <w:sz w:val="28"/>
          <w:szCs w:val="28"/>
          <w:highlight w:val="yellow"/>
        </w:rPr>
        <w:t>акрыти</w:t>
      </w:r>
      <w:r w:rsidR="00341845" w:rsidRPr="00800613">
        <w:rPr>
          <w:bCs/>
          <w:iCs/>
          <w:sz w:val="28"/>
          <w:szCs w:val="28"/>
          <w:highlight w:val="yellow"/>
        </w:rPr>
        <w:t>я</w:t>
      </w:r>
      <w:r w:rsidR="00B676F1" w:rsidRPr="00800613">
        <w:rPr>
          <w:bCs/>
          <w:iCs/>
          <w:sz w:val="28"/>
          <w:szCs w:val="28"/>
          <w:highlight w:val="yellow"/>
        </w:rPr>
        <w:t xml:space="preserve"> Р</w:t>
      </w:r>
      <w:r w:rsidR="00964B28" w:rsidRPr="00800613">
        <w:rPr>
          <w:bCs/>
          <w:iCs/>
          <w:sz w:val="28"/>
          <w:szCs w:val="28"/>
          <w:highlight w:val="yellow"/>
        </w:rPr>
        <w:t>азрешени</w:t>
      </w:r>
      <w:r w:rsidR="00B676F1" w:rsidRPr="00800613">
        <w:rPr>
          <w:bCs/>
          <w:iCs/>
          <w:sz w:val="28"/>
          <w:szCs w:val="28"/>
          <w:highlight w:val="yellow"/>
        </w:rPr>
        <w:t>й</w:t>
      </w:r>
      <w:r w:rsidR="00964B28" w:rsidRPr="00914E83">
        <w:rPr>
          <w:bCs/>
          <w:iCs/>
          <w:sz w:val="28"/>
          <w:szCs w:val="28"/>
        </w:rPr>
        <w:t xml:space="preserve"> </w:t>
      </w:r>
      <w:r w:rsidR="00CA1DB3" w:rsidRPr="00914E83">
        <w:rPr>
          <w:bCs/>
          <w:iCs/>
          <w:sz w:val="28"/>
          <w:szCs w:val="28"/>
        </w:rPr>
        <w:t>после окончания проведения</w:t>
      </w:r>
      <w:r w:rsidR="00964B28" w:rsidRPr="00914E83">
        <w:rPr>
          <w:bCs/>
          <w:iCs/>
          <w:sz w:val="28"/>
          <w:szCs w:val="28"/>
        </w:rPr>
        <w:t xml:space="preserve"> работ на строительном объекте</w:t>
      </w:r>
      <w:r w:rsidR="00341845" w:rsidRPr="00914E83">
        <w:rPr>
          <w:bCs/>
          <w:iCs/>
          <w:sz w:val="28"/>
          <w:szCs w:val="28"/>
        </w:rPr>
        <w:t xml:space="preserve">, </w:t>
      </w:r>
      <w:r w:rsidR="00341845" w:rsidRPr="00800613">
        <w:rPr>
          <w:bCs/>
          <w:iCs/>
          <w:sz w:val="28"/>
          <w:szCs w:val="28"/>
          <w:highlight w:val="magenta"/>
        </w:rPr>
        <w:t>которое</w:t>
      </w:r>
      <w:r w:rsidR="00B676F1" w:rsidRPr="00800613">
        <w:rPr>
          <w:bCs/>
          <w:iCs/>
          <w:sz w:val="28"/>
          <w:szCs w:val="28"/>
          <w:highlight w:val="magenta"/>
        </w:rPr>
        <w:t xml:space="preserve"> </w:t>
      </w:r>
      <w:r w:rsidR="00597F8D" w:rsidRPr="00800613">
        <w:rPr>
          <w:bCs/>
          <w:iCs/>
          <w:sz w:val="28"/>
          <w:szCs w:val="28"/>
          <w:highlight w:val="magenta"/>
        </w:rPr>
        <w:t xml:space="preserve">является </w:t>
      </w:r>
      <w:r w:rsidR="00964B28" w:rsidRPr="00800613">
        <w:rPr>
          <w:bCs/>
          <w:iCs/>
          <w:sz w:val="28"/>
          <w:szCs w:val="28"/>
          <w:highlight w:val="magenta"/>
        </w:rPr>
        <w:t>основанием для оплаты заказчиком вывоза грунта и отходов строительства и сноса</w:t>
      </w:r>
      <w:r w:rsidR="00B676F1" w:rsidRPr="00800613">
        <w:rPr>
          <w:bCs/>
          <w:iCs/>
          <w:sz w:val="28"/>
          <w:szCs w:val="28"/>
          <w:highlight w:val="yellow"/>
        </w:rPr>
        <w:t xml:space="preserve">, при условии передачи заказчику сформированного </w:t>
      </w:r>
      <w:r w:rsidR="00547B72" w:rsidRPr="00800613">
        <w:rPr>
          <w:bCs/>
          <w:iCs/>
          <w:sz w:val="28"/>
          <w:szCs w:val="28"/>
          <w:highlight w:val="yellow"/>
        </w:rPr>
        <w:t>строительной подрядной организацией</w:t>
      </w:r>
      <w:r w:rsidR="00B676F1" w:rsidRPr="00800613">
        <w:rPr>
          <w:bCs/>
          <w:iCs/>
          <w:sz w:val="28"/>
          <w:szCs w:val="28"/>
          <w:highlight w:val="yellow"/>
        </w:rPr>
        <w:t xml:space="preserve"> комплекта</w:t>
      </w:r>
      <w:r w:rsidR="00547B72" w:rsidRPr="00800613">
        <w:rPr>
          <w:bCs/>
          <w:iCs/>
          <w:sz w:val="28"/>
          <w:szCs w:val="28"/>
          <w:highlight w:val="yellow"/>
        </w:rPr>
        <w:t xml:space="preserve"> исполнительной документации</w:t>
      </w:r>
      <w:r w:rsidR="000D7394" w:rsidRPr="00800613">
        <w:rPr>
          <w:bCs/>
          <w:iCs/>
          <w:sz w:val="28"/>
          <w:szCs w:val="28"/>
          <w:highlight w:val="yellow"/>
        </w:rPr>
        <w:t xml:space="preserve"> по обращению с отходами и грунтами, образованными в результате строительства/реконструкции объектов</w:t>
      </w:r>
      <w:r w:rsidR="00547B72" w:rsidRPr="00800613">
        <w:rPr>
          <w:bCs/>
          <w:iCs/>
          <w:sz w:val="28"/>
          <w:szCs w:val="28"/>
          <w:highlight w:val="yellow"/>
        </w:rPr>
        <w:t xml:space="preserve">, в </w:t>
      </w:r>
      <w:r w:rsidR="007F2F75" w:rsidRPr="00800613">
        <w:rPr>
          <w:bCs/>
          <w:iCs/>
          <w:sz w:val="28"/>
          <w:szCs w:val="28"/>
          <w:highlight w:val="yellow"/>
        </w:rPr>
        <w:t>соответствие</w:t>
      </w:r>
      <w:r w:rsidR="00547B72" w:rsidRPr="00800613">
        <w:rPr>
          <w:bCs/>
          <w:iCs/>
          <w:sz w:val="28"/>
          <w:szCs w:val="28"/>
          <w:highlight w:val="yellow"/>
        </w:rPr>
        <w:t xml:space="preserve"> с п.6 настоящей Инструкции.</w:t>
      </w:r>
      <w:r w:rsidR="00547B72" w:rsidRPr="00914E83">
        <w:rPr>
          <w:bCs/>
          <w:iCs/>
          <w:sz w:val="28"/>
          <w:szCs w:val="28"/>
        </w:rPr>
        <w:t xml:space="preserve"> </w:t>
      </w:r>
      <w:proofErr w:type="gramEnd"/>
    </w:p>
    <w:p w:rsidR="00985AAE" w:rsidRPr="00914E83" w:rsidRDefault="008C3B06" w:rsidP="00D55C43">
      <w:pPr>
        <w:pStyle w:val="1"/>
        <w:spacing w:before="120" w:after="120" w:line="276" w:lineRule="auto"/>
        <w:ind w:firstLine="709"/>
        <w:rPr>
          <w:rFonts w:cs="Times New Roman"/>
          <w:sz w:val="28"/>
          <w:szCs w:val="28"/>
        </w:rPr>
      </w:pPr>
      <w:bookmarkStart w:id="7" w:name="_Toc510599111"/>
      <w:r w:rsidRPr="00914E83">
        <w:rPr>
          <w:rFonts w:cs="Times New Roman"/>
          <w:sz w:val="28"/>
          <w:szCs w:val="28"/>
        </w:rPr>
        <w:lastRenderedPageBreak/>
        <w:t>4</w:t>
      </w:r>
      <w:r w:rsidR="005155C7" w:rsidRPr="00914E83">
        <w:rPr>
          <w:rFonts w:cs="Times New Roman"/>
          <w:sz w:val="28"/>
          <w:szCs w:val="28"/>
        </w:rPr>
        <w:t xml:space="preserve">. </w:t>
      </w:r>
      <w:r w:rsidR="00B676F1" w:rsidRPr="00914E83">
        <w:rPr>
          <w:rFonts w:cs="Times New Roman"/>
          <w:sz w:val="28"/>
          <w:szCs w:val="28"/>
        </w:rPr>
        <w:t>Контроль заказчиком исполнения мероприятий по п</w:t>
      </w:r>
      <w:r w:rsidR="005155C7" w:rsidRPr="00914E83">
        <w:rPr>
          <w:rFonts w:cs="Times New Roman"/>
          <w:sz w:val="28"/>
          <w:szCs w:val="28"/>
        </w:rPr>
        <w:t>е</w:t>
      </w:r>
      <w:r w:rsidR="00B676F1" w:rsidRPr="00914E83">
        <w:rPr>
          <w:rFonts w:cs="Times New Roman"/>
          <w:sz w:val="28"/>
          <w:szCs w:val="28"/>
        </w:rPr>
        <w:t>ревозке</w:t>
      </w:r>
      <w:r w:rsidR="005155C7" w:rsidRPr="00914E83">
        <w:rPr>
          <w:rFonts w:cs="Times New Roman"/>
          <w:sz w:val="28"/>
          <w:szCs w:val="28"/>
        </w:rPr>
        <w:t xml:space="preserve"> отходов строительства, сноса и грунта</w:t>
      </w:r>
      <w:bookmarkEnd w:id="7"/>
    </w:p>
    <w:p w:rsidR="00A4241F" w:rsidRPr="00914E83" w:rsidRDefault="00734022" w:rsidP="008C3B06">
      <w:pPr>
        <w:pStyle w:val="ab"/>
        <w:keepNext w:val="0"/>
        <w:keepLines w:val="0"/>
        <w:widowControl w:val="0"/>
        <w:numPr>
          <w:ilvl w:val="0"/>
          <w:numId w:val="1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before="0" w:after="0" w:line="276" w:lineRule="auto"/>
        <w:ind w:left="0" w:firstLine="4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14E83">
        <w:rPr>
          <w:rFonts w:ascii="Times New Roman" w:hAnsi="Times New Roman"/>
          <w:sz w:val="28"/>
          <w:szCs w:val="28"/>
        </w:rPr>
        <w:t xml:space="preserve">В рамках контрольных функций, </w:t>
      </w:r>
      <w:r w:rsidR="00AA3C6A" w:rsidRPr="00914E83">
        <w:rPr>
          <w:rFonts w:ascii="Times New Roman" w:hAnsi="Times New Roman"/>
          <w:sz w:val="28"/>
          <w:szCs w:val="28"/>
        </w:rPr>
        <w:t xml:space="preserve">ДКС МВС, УКС НМ </w:t>
      </w:r>
      <w:r w:rsidR="00A4241F" w:rsidRPr="00914E83">
        <w:rPr>
          <w:rFonts w:ascii="Times New Roman" w:hAnsi="Times New Roman"/>
          <w:bCs/>
          <w:iCs/>
          <w:sz w:val="28"/>
          <w:szCs w:val="28"/>
        </w:rPr>
        <w:t xml:space="preserve">осуществляет </w:t>
      </w:r>
      <w:r w:rsidR="000D7394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мониторинг</w:t>
      </w:r>
      <w:r w:rsidR="00A4241F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 выполняемых </w:t>
      </w:r>
      <w:r w:rsidR="000D7394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строительной подрядной организацией </w:t>
      </w:r>
      <w:r w:rsidR="00A4241F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мероприятий по транспортировке отходов строительства и грунта на соответствие требованиям утвержденному и зарегистрированно</w:t>
      </w:r>
      <w:r w:rsidR="000D7394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му </w:t>
      </w:r>
      <w:proofErr w:type="gramStart"/>
      <w:r w:rsidR="000D7394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>ТР</w:t>
      </w:r>
      <w:proofErr w:type="gramEnd"/>
      <w:r w:rsidR="000D7394" w:rsidRPr="008A4078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 и Порядку ООС в г. Москве</w:t>
      </w:r>
      <w:r w:rsidR="000D7394" w:rsidRPr="00914E83">
        <w:rPr>
          <w:rFonts w:ascii="Times New Roman" w:hAnsi="Times New Roman"/>
          <w:bCs/>
          <w:iCs/>
          <w:sz w:val="28"/>
          <w:szCs w:val="28"/>
        </w:rPr>
        <w:t>:</w:t>
      </w:r>
    </w:p>
    <w:p w:rsidR="00964B28" w:rsidRPr="00914E83" w:rsidRDefault="000D7394" w:rsidP="000D7394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</w:pPr>
      <w:r w:rsidRPr="008A4078">
        <w:rPr>
          <w:bCs/>
          <w:iCs/>
          <w:sz w:val="28"/>
          <w:szCs w:val="28"/>
          <w:highlight w:val="yellow"/>
        </w:rPr>
        <w:t xml:space="preserve">- </w:t>
      </w:r>
      <w:r w:rsidR="00CA1DB3" w:rsidRPr="008A4078">
        <w:rPr>
          <w:bCs/>
          <w:iCs/>
          <w:sz w:val="28"/>
          <w:szCs w:val="28"/>
          <w:highlight w:val="yellow"/>
        </w:rPr>
        <w:t>ведение Журнала учета размещения отходов строительства и сноса</w:t>
      </w:r>
      <w:r w:rsidR="00CA1DB3" w:rsidRPr="00914E83">
        <w:rPr>
          <w:bCs/>
          <w:iCs/>
          <w:sz w:val="28"/>
          <w:szCs w:val="28"/>
        </w:rPr>
        <w:t xml:space="preserve"> в местах временного хранения и удаления (вывоза) отходов с объектов образования (Приложение 1 к настоящей Инструкции)</w:t>
      </w:r>
      <w:r w:rsidR="00734022" w:rsidRPr="00914E83">
        <w:rPr>
          <w:bCs/>
          <w:iCs/>
          <w:sz w:val="28"/>
          <w:szCs w:val="28"/>
        </w:rPr>
        <w:t xml:space="preserve">, с приложением </w:t>
      </w:r>
      <w:r w:rsidR="00CA1DB3" w:rsidRPr="00914E83">
        <w:rPr>
          <w:bCs/>
          <w:iCs/>
          <w:sz w:val="28"/>
          <w:szCs w:val="28"/>
        </w:rPr>
        <w:t>после завершения мероприятий по вывозу отходов строительства и сноса сопроводительны</w:t>
      </w:r>
      <w:r w:rsidR="00734022" w:rsidRPr="00914E83">
        <w:rPr>
          <w:bCs/>
          <w:iCs/>
          <w:sz w:val="28"/>
          <w:szCs w:val="28"/>
        </w:rPr>
        <w:t>х</w:t>
      </w:r>
      <w:r w:rsidR="00CA1DB3" w:rsidRPr="00914E83">
        <w:rPr>
          <w:bCs/>
          <w:iCs/>
          <w:sz w:val="28"/>
          <w:szCs w:val="28"/>
        </w:rPr>
        <w:t xml:space="preserve"> </w:t>
      </w:r>
      <w:r w:rsidR="00734022" w:rsidRPr="00914E83">
        <w:rPr>
          <w:bCs/>
          <w:iCs/>
          <w:sz w:val="28"/>
          <w:szCs w:val="28"/>
        </w:rPr>
        <w:t xml:space="preserve">талонов </w:t>
      </w:r>
      <w:r w:rsidR="00CA1DB3" w:rsidRPr="00914E83">
        <w:rPr>
          <w:bCs/>
          <w:iCs/>
          <w:sz w:val="28"/>
          <w:szCs w:val="28"/>
        </w:rPr>
        <w:t xml:space="preserve">отходов, </w:t>
      </w:r>
      <w:r w:rsidR="00734022" w:rsidRPr="00914E83">
        <w:rPr>
          <w:bCs/>
          <w:iCs/>
          <w:sz w:val="28"/>
          <w:szCs w:val="28"/>
        </w:rPr>
        <w:t xml:space="preserve">отмеченных </w:t>
      </w:r>
      <w:r w:rsidR="00CA1DB3" w:rsidRPr="00914E83">
        <w:rPr>
          <w:bCs/>
          <w:iCs/>
          <w:sz w:val="28"/>
          <w:szCs w:val="28"/>
        </w:rPr>
        <w:t xml:space="preserve">специализированными организациями, осуществляющих прием отходов строительства и сноса для захоронения на полигон (Приложение </w:t>
      </w:r>
      <w:r w:rsidR="00D24F12" w:rsidRPr="00914E83">
        <w:rPr>
          <w:bCs/>
          <w:iCs/>
          <w:sz w:val="28"/>
          <w:szCs w:val="28"/>
        </w:rPr>
        <w:t>2</w:t>
      </w:r>
      <w:r w:rsidR="00CA1DB3" w:rsidRPr="00914E83">
        <w:rPr>
          <w:bCs/>
          <w:iCs/>
          <w:sz w:val="28"/>
          <w:szCs w:val="28"/>
        </w:rPr>
        <w:t xml:space="preserve"> к настоящей Инструкции)</w:t>
      </w:r>
      <w:r w:rsidR="00914E83" w:rsidRPr="00914E83">
        <w:rPr>
          <w:bCs/>
          <w:iCs/>
          <w:sz w:val="28"/>
          <w:szCs w:val="28"/>
        </w:rPr>
        <w:t>,</w:t>
      </w:r>
      <w:r w:rsidR="00CA1DB3" w:rsidRPr="00914E83">
        <w:rPr>
          <w:bCs/>
          <w:iCs/>
          <w:sz w:val="28"/>
          <w:szCs w:val="28"/>
        </w:rPr>
        <w:t xml:space="preserve"> в соответствии с </w:t>
      </w:r>
      <w:proofErr w:type="gramStart"/>
      <w:r w:rsidR="00CA1DB3" w:rsidRPr="00914E83">
        <w:rPr>
          <w:bCs/>
          <w:iCs/>
          <w:sz w:val="28"/>
          <w:szCs w:val="28"/>
        </w:rPr>
        <w:t>ТР</w:t>
      </w:r>
      <w:proofErr w:type="gramEnd"/>
      <w:r w:rsidR="00CA1DB3" w:rsidRPr="00914E83">
        <w:rPr>
          <w:bCs/>
          <w:iCs/>
          <w:sz w:val="28"/>
          <w:szCs w:val="28"/>
        </w:rPr>
        <w:t>,</w:t>
      </w:r>
      <w:r w:rsidR="00734022" w:rsidRPr="00914E83">
        <w:rPr>
          <w:bCs/>
          <w:iCs/>
          <w:sz w:val="28"/>
          <w:szCs w:val="28"/>
        </w:rPr>
        <w:t xml:space="preserve"> </w:t>
      </w:r>
      <w:r w:rsidR="00CA1DB3" w:rsidRPr="00914E83">
        <w:rPr>
          <w:bCs/>
          <w:iCs/>
          <w:sz w:val="28"/>
          <w:szCs w:val="28"/>
        </w:rPr>
        <w:t xml:space="preserve">в </w:t>
      </w:r>
      <w:proofErr w:type="gramStart"/>
      <w:r w:rsidR="00CA1DB3" w:rsidRPr="00914E83">
        <w:rPr>
          <w:bCs/>
          <w:iCs/>
          <w:sz w:val="28"/>
          <w:szCs w:val="28"/>
        </w:rPr>
        <w:t>котором</w:t>
      </w:r>
      <w:proofErr w:type="gramEnd"/>
      <w:r w:rsidR="00CA1DB3" w:rsidRPr="00914E83">
        <w:rPr>
          <w:bCs/>
          <w:iCs/>
          <w:sz w:val="28"/>
          <w:szCs w:val="28"/>
        </w:rPr>
        <w:t xml:space="preserve"> указаны места размещения строительных отходов</w:t>
      </w:r>
      <w:r w:rsidR="00734022" w:rsidRPr="00914E83">
        <w:rPr>
          <w:bCs/>
          <w:iCs/>
          <w:sz w:val="28"/>
          <w:szCs w:val="28"/>
        </w:rPr>
        <w:t>;</w:t>
      </w:r>
    </w:p>
    <w:p w:rsidR="00E27B86" w:rsidRPr="00914E83" w:rsidRDefault="00E27B86" w:rsidP="00E27B86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</w:pPr>
      <w:r w:rsidRPr="00914E83">
        <w:rPr>
          <w:bCs/>
          <w:iCs/>
          <w:sz w:val="28"/>
          <w:szCs w:val="28"/>
        </w:rPr>
        <w:t xml:space="preserve">- </w:t>
      </w:r>
      <w:r w:rsidR="00212886" w:rsidRPr="00800613">
        <w:rPr>
          <w:bCs/>
          <w:iCs/>
          <w:sz w:val="28"/>
          <w:szCs w:val="28"/>
          <w:highlight w:val="yellow"/>
        </w:rPr>
        <w:t>соблюдение транспортных схем перемещения отходов строительства и сноса</w:t>
      </w:r>
      <w:r w:rsidR="00212886" w:rsidRPr="00914E83">
        <w:rPr>
          <w:bCs/>
          <w:iCs/>
          <w:sz w:val="28"/>
          <w:szCs w:val="28"/>
        </w:rPr>
        <w:t xml:space="preserve">, заложенных в </w:t>
      </w:r>
      <w:proofErr w:type="gramStart"/>
      <w:r w:rsidR="00212886" w:rsidRPr="00914E83">
        <w:rPr>
          <w:bCs/>
          <w:iCs/>
          <w:sz w:val="28"/>
          <w:szCs w:val="28"/>
        </w:rPr>
        <w:t>ТР</w:t>
      </w:r>
      <w:proofErr w:type="gramEnd"/>
      <w:r w:rsidR="00734022" w:rsidRPr="00914E83">
        <w:rPr>
          <w:bCs/>
          <w:iCs/>
          <w:sz w:val="28"/>
          <w:szCs w:val="28"/>
        </w:rPr>
        <w:t>,</w:t>
      </w:r>
      <w:r w:rsidR="00212886" w:rsidRPr="00914E83">
        <w:rPr>
          <w:bCs/>
          <w:iCs/>
          <w:sz w:val="28"/>
          <w:szCs w:val="28"/>
        </w:rPr>
        <w:t xml:space="preserve"> </w:t>
      </w:r>
      <w:r w:rsidRPr="00914E83">
        <w:rPr>
          <w:bCs/>
          <w:iCs/>
          <w:sz w:val="28"/>
          <w:szCs w:val="28"/>
        </w:rPr>
        <w:t xml:space="preserve">при </w:t>
      </w:r>
      <w:r w:rsidR="00BB7B86" w:rsidRPr="00914E83">
        <w:rPr>
          <w:bCs/>
          <w:iCs/>
          <w:sz w:val="28"/>
          <w:szCs w:val="28"/>
        </w:rPr>
        <w:t>организации вывоза отходов</w:t>
      </w:r>
      <w:r w:rsidRPr="00914E83">
        <w:rPr>
          <w:bCs/>
          <w:iCs/>
          <w:sz w:val="28"/>
          <w:szCs w:val="28"/>
        </w:rPr>
        <w:t xml:space="preserve"> </w:t>
      </w:r>
      <w:r w:rsidR="00BB7B86" w:rsidRPr="00914E83">
        <w:rPr>
          <w:bCs/>
          <w:iCs/>
          <w:sz w:val="28"/>
          <w:szCs w:val="28"/>
        </w:rPr>
        <w:t xml:space="preserve">строительства и сноса </w:t>
      </w:r>
      <w:r w:rsidRPr="00914E83">
        <w:rPr>
          <w:bCs/>
          <w:iCs/>
          <w:sz w:val="28"/>
          <w:szCs w:val="28"/>
        </w:rPr>
        <w:t>к указанному пункту назначения</w:t>
      </w:r>
      <w:r w:rsidR="006934CA" w:rsidRPr="00914E83">
        <w:rPr>
          <w:bCs/>
          <w:iCs/>
          <w:sz w:val="28"/>
          <w:szCs w:val="28"/>
        </w:rPr>
        <w:t>.</w:t>
      </w:r>
      <w:r w:rsidRPr="00914E83">
        <w:rPr>
          <w:bCs/>
          <w:iCs/>
          <w:sz w:val="28"/>
          <w:szCs w:val="28"/>
        </w:rPr>
        <w:t xml:space="preserve"> </w:t>
      </w:r>
    </w:p>
    <w:p w:rsidR="00964B28" w:rsidRPr="00914E83" w:rsidRDefault="00964B28" w:rsidP="008C3B06">
      <w:pPr>
        <w:pStyle w:val="ab"/>
        <w:keepNext w:val="0"/>
        <w:keepLines w:val="0"/>
        <w:widowControl w:val="0"/>
        <w:numPr>
          <w:ilvl w:val="0"/>
          <w:numId w:val="1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before="0" w:after="0" w:line="276" w:lineRule="auto"/>
        <w:ind w:left="0" w:firstLine="4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14E83">
        <w:rPr>
          <w:rFonts w:ascii="Times New Roman" w:hAnsi="Times New Roman"/>
          <w:bCs/>
          <w:iCs/>
          <w:sz w:val="28"/>
          <w:szCs w:val="28"/>
        </w:rPr>
        <w:t xml:space="preserve">Удаление (вывоз) отходов строительства и сноса с объектов образования и мест хранения </w:t>
      </w:r>
      <w:r w:rsidR="0050102B" w:rsidRPr="00914E83">
        <w:rPr>
          <w:rFonts w:ascii="Times New Roman" w:hAnsi="Times New Roman"/>
          <w:bCs/>
          <w:iCs/>
          <w:sz w:val="28"/>
          <w:szCs w:val="28"/>
        </w:rPr>
        <w:t>может осуществля</w:t>
      </w:r>
      <w:r w:rsidRPr="00914E83">
        <w:rPr>
          <w:rFonts w:ascii="Times New Roman" w:hAnsi="Times New Roman"/>
          <w:bCs/>
          <w:iCs/>
          <w:sz w:val="28"/>
          <w:szCs w:val="28"/>
        </w:rPr>
        <w:t>т</w:t>
      </w:r>
      <w:r w:rsidR="0050102B" w:rsidRPr="00914E83">
        <w:rPr>
          <w:rFonts w:ascii="Times New Roman" w:hAnsi="Times New Roman"/>
          <w:bCs/>
          <w:iCs/>
          <w:sz w:val="28"/>
          <w:szCs w:val="28"/>
        </w:rPr>
        <w:t>ь</w:t>
      </w:r>
      <w:r w:rsidRPr="00914E83">
        <w:rPr>
          <w:rFonts w:ascii="Times New Roman" w:hAnsi="Times New Roman"/>
          <w:bCs/>
          <w:iCs/>
          <w:sz w:val="28"/>
          <w:szCs w:val="28"/>
        </w:rPr>
        <w:t xml:space="preserve">ся самим </w:t>
      </w:r>
      <w:r w:rsidR="00E27B86" w:rsidRPr="00914E83">
        <w:rPr>
          <w:rFonts w:ascii="Times New Roman" w:hAnsi="Times New Roman"/>
          <w:bCs/>
          <w:iCs/>
          <w:sz w:val="28"/>
          <w:szCs w:val="28"/>
        </w:rPr>
        <w:t xml:space="preserve">строительным подрядчиком </w:t>
      </w:r>
      <w:r w:rsidRPr="00914E83">
        <w:rPr>
          <w:rFonts w:ascii="Times New Roman" w:hAnsi="Times New Roman"/>
          <w:bCs/>
          <w:iCs/>
          <w:sz w:val="28"/>
          <w:szCs w:val="28"/>
        </w:rPr>
        <w:t xml:space="preserve">либо </w:t>
      </w:r>
      <w:r w:rsidR="00C33A09" w:rsidRPr="00914E83">
        <w:rPr>
          <w:rFonts w:ascii="Times New Roman" w:hAnsi="Times New Roman"/>
          <w:bCs/>
          <w:iCs/>
          <w:sz w:val="28"/>
          <w:szCs w:val="28"/>
        </w:rPr>
        <w:t xml:space="preserve">специализированными </w:t>
      </w:r>
      <w:r w:rsidR="00E27B86" w:rsidRPr="00914E83">
        <w:rPr>
          <w:rFonts w:ascii="Times New Roman" w:hAnsi="Times New Roman"/>
          <w:bCs/>
          <w:iCs/>
          <w:sz w:val="28"/>
          <w:szCs w:val="28"/>
        </w:rPr>
        <w:t>транспортными организациями (</w:t>
      </w:r>
      <w:proofErr w:type="spellStart"/>
      <w:r w:rsidRPr="00914E83">
        <w:rPr>
          <w:rFonts w:ascii="Times New Roman" w:hAnsi="Times New Roman"/>
          <w:bCs/>
          <w:iCs/>
          <w:sz w:val="28"/>
          <w:szCs w:val="28"/>
        </w:rPr>
        <w:t>отходоперевозчиками</w:t>
      </w:r>
      <w:proofErr w:type="spellEnd"/>
      <w:r w:rsidR="00E27B86" w:rsidRPr="00800613">
        <w:rPr>
          <w:rFonts w:ascii="Times New Roman" w:hAnsi="Times New Roman"/>
          <w:bCs/>
          <w:iCs/>
          <w:sz w:val="28"/>
          <w:szCs w:val="28"/>
          <w:highlight w:val="yellow"/>
        </w:rPr>
        <w:t>), с которыми у строительной подрядной организации</w:t>
      </w:r>
      <w:r w:rsidRPr="00800613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 заключен договор на вывоз отходов</w:t>
      </w:r>
      <w:r w:rsidR="00164531" w:rsidRPr="00800613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 строительства/сноса и грунта</w:t>
      </w:r>
      <w:r w:rsidR="0050102B" w:rsidRPr="00914E83">
        <w:rPr>
          <w:rFonts w:ascii="Times New Roman" w:hAnsi="Times New Roman"/>
          <w:bCs/>
          <w:iCs/>
          <w:sz w:val="28"/>
          <w:szCs w:val="28"/>
        </w:rPr>
        <w:t>.</w:t>
      </w:r>
      <w:r w:rsidR="00A4241F" w:rsidRPr="00914E83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34540A" w:rsidRPr="00914E83" w:rsidRDefault="008C3B06" w:rsidP="00D55C43">
      <w:pPr>
        <w:pStyle w:val="1"/>
        <w:spacing w:before="120" w:after="120" w:line="276" w:lineRule="auto"/>
        <w:ind w:left="709"/>
        <w:rPr>
          <w:rFonts w:cs="Times New Roman"/>
          <w:sz w:val="28"/>
          <w:szCs w:val="28"/>
        </w:rPr>
      </w:pPr>
      <w:bookmarkStart w:id="8" w:name="_Toc510599112"/>
      <w:r w:rsidRPr="00914E83">
        <w:rPr>
          <w:rFonts w:cs="Times New Roman"/>
          <w:sz w:val="28"/>
          <w:szCs w:val="28"/>
        </w:rPr>
        <w:t>5</w:t>
      </w:r>
      <w:r w:rsidR="00964B28" w:rsidRPr="00914E83">
        <w:rPr>
          <w:rFonts w:cs="Times New Roman"/>
          <w:sz w:val="28"/>
          <w:szCs w:val="28"/>
        </w:rPr>
        <w:t xml:space="preserve">. </w:t>
      </w:r>
      <w:r w:rsidR="0050102B" w:rsidRPr="00914E83">
        <w:rPr>
          <w:rFonts w:cs="Times New Roman"/>
          <w:sz w:val="28"/>
          <w:szCs w:val="28"/>
        </w:rPr>
        <w:t>Контроль исполнения требований по о</w:t>
      </w:r>
      <w:r w:rsidR="00964B28" w:rsidRPr="00914E83">
        <w:rPr>
          <w:rFonts w:cs="Times New Roman"/>
          <w:sz w:val="28"/>
          <w:szCs w:val="28"/>
        </w:rPr>
        <w:t>хран</w:t>
      </w:r>
      <w:r w:rsidR="0050102B" w:rsidRPr="00914E83">
        <w:rPr>
          <w:rFonts w:cs="Times New Roman"/>
          <w:sz w:val="28"/>
          <w:szCs w:val="28"/>
        </w:rPr>
        <w:t>е</w:t>
      </w:r>
      <w:r w:rsidR="00964B28" w:rsidRPr="00914E83">
        <w:rPr>
          <w:rFonts w:cs="Times New Roman"/>
          <w:sz w:val="28"/>
          <w:szCs w:val="28"/>
        </w:rPr>
        <w:t xml:space="preserve"> окружающей среды</w:t>
      </w:r>
      <w:bookmarkEnd w:id="8"/>
    </w:p>
    <w:p w:rsidR="006536BF" w:rsidRPr="00914E83" w:rsidRDefault="00C33A09" w:rsidP="00D55C43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  <w:sz w:val="28"/>
          <w:szCs w:val="28"/>
        </w:rPr>
      </w:pPr>
      <w:r w:rsidRPr="00914E83">
        <w:rPr>
          <w:sz w:val="28"/>
          <w:szCs w:val="28"/>
        </w:rPr>
        <w:t xml:space="preserve">Сотрудник </w:t>
      </w:r>
      <w:r w:rsidR="00AA3C6A" w:rsidRPr="00914E83">
        <w:rPr>
          <w:sz w:val="28"/>
          <w:szCs w:val="28"/>
        </w:rPr>
        <w:t>ДКС/УКС</w:t>
      </w:r>
      <w:r w:rsidRPr="00914E83">
        <w:rPr>
          <w:sz w:val="28"/>
          <w:szCs w:val="28"/>
        </w:rPr>
        <w:t xml:space="preserve">, ответственный за организацию строительства и строительный контроль на основании </w:t>
      </w:r>
      <w:r w:rsidR="00CA1DB3" w:rsidRPr="00914E83">
        <w:rPr>
          <w:sz w:val="28"/>
          <w:szCs w:val="28"/>
        </w:rPr>
        <w:t>РД</w:t>
      </w:r>
      <w:r w:rsidRPr="00914E83">
        <w:rPr>
          <w:sz w:val="28"/>
          <w:szCs w:val="28"/>
        </w:rPr>
        <w:t xml:space="preserve"> филиала, осуществляет </w:t>
      </w:r>
      <w:r w:rsidR="0050102B" w:rsidRPr="00914E83">
        <w:rPr>
          <w:bCs/>
          <w:iCs/>
          <w:sz w:val="28"/>
          <w:szCs w:val="28"/>
        </w:rPr>
        <w:t xml:space="preserve">функции по </w:t>
      </w:r>
      <w:proofErr w:type="gramStart"/>
      <w:r w:rsidR="0050102B" w:rsidRPr="00914E83">
        <w:rPr>
          <w:bCs/>
          <w:iCs/>
          <w:sz w:val="28"/>
          <w:szCs w:val="28"/>
        </w:rPr>
        <w:t>контролю за</w:t>
      </w:r>
      <w:proofErr w:type="gramEnd"/>
      <w:r w:rsidR="0050102B" w:rsidRPr="00914E83">
        <w:rPr>
          <w:bCs/>
          <w:iCs/>
          <w:sz w:val="28"/>
          <w:szCs w:val="28"/>
        </w:rPr>
        <w:t xml:space="preserve"> соблюдением </w:t>
      </w:r>
      <w:r w:rsidRPr="00914E83">
        <w:rPr>
          <w:bCs/>
          <w:iCs/>
          <w:sz w:val="28"/>
          <w:szCs w:val="28"/>
        </w:rPr>
        <w:t xml:space="preserve">строительной подрядной организацией </w:t>
      </w:r>
      <w:r w:rsidR="0050102B" w:rsidRPr="00914E83">
        <w:rPr>
          <w:bCs/>
          <w:iCs/>
          <w:sz w:val="28"/>
          <w:szCs w:val="28"/>
        </w:rPr>
        <w:t>при производстве работ условий и требований в части охраны окружающей среды:</w:t>
      </w:r>
    </w:p>
    <w:p w:rsidR="006536BF" w:rsidRPr="00914E83" w:rsidRDefault="006536BF" w:rsidP="00D55C43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</w:pPr>
      <w:r w:rsidRPr="00914E83">
        <w:rPr>
          <w:bCs/>
          <w:iCs/>
          <w:sz w:val="28"/>
          <w:szCs w:val="28"/>
        </w:rPr>
        <w:t xml:space="preserve">- </w:t>
      </w:r>
      <w:r w:rsidR="006934CA" w:rsidRPr="00914E83">
        <w:rPr>
          <w:bCs/>
          <w:iCs/>
          <w:sz w:val="28"/>
          <w:szCs w:val="28"/>
        </w:rPr>
        <w:t xml:space="preserve">недопущение захоронения </w:t>
      </w:r>
      <w:r w:rsidRPr="00914E83">
        <w:rPr>
          <w:bCs/>
          <w:iCs/>
          <w:sz w:val="28"/>
          <w:szCs w:val="28"/>
        </w:rPr>
        <w:t>на участке работ строительного мусора</w:t>
      </w:r>
      <w:r w:rsidR="00CD39EC" w:rsidRPr="00914E83">
        <w:rPr>
          <w:bCs/>
          <w:iCs/>
          <w:sz w:val="28"/>
          <w:szCs w:val="28"/>
        </w:rPr>
        <w:t>;</w:t>
      </w:r>
    </w:p>
    <w:p w:rsidR="006536BF" w:rsidRPr="00914E83" w:rsidRDefault="006536BF" w:rsidP="00D55C43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</w:pPr>
      <w:r w:rsidRPr="00914E83">
        <w:rPr>
          <w:bCs/>
          <w:iCs/>
          <w:sz w:val="28"/>
          <w:szCs w:val="28"/>
        </w:rPr>
        <w:t xml:space="preserve">- </w:t>
      </w:r>
      <w:r w:rsidR="006934CA" w:rsidRPr="00914E83">
        <w:rPr>
          <w:bCs/>
          <w:iCs/>
          <w:sz w:val="28"/>
          <w:szCs w:val="28"/>
        </w:rPr>
        <w:t xml:space="preserve">обеспечение требований по эксплуатации автотранспортных средств, осуществляющих перевозку </w:t>
      </w:r>
      <w:r w:rsidR="00CD39EC" w:rsidRPr="00914E83">
        <w:rPr>
          <w:bCs/>
          <w:iCs/>
          <w:sz w:val="28"/>
          <w:szCs w:val="28"/>
        </w:rPr>
        <w:t xml:space="preserve">отходов строительства/сноса и грунта в г. Москве (Распоряжение первого заместителя Премьера Правительства Москвы от 29.10.99 N 878-РЗП): </w:t>
      </w:r>
      <w:r w:rsidRPr="008A4078">
        <w:rPr>
          <w:bCs/>
          <w:iCs/>
          <w:sz w:val="28"/>
          <w:szCs w:val="28"/>
          <w:highlight w:val="yellow"/>
        </w:rPr>
        <w:t xml:space="preserve">автотранспортные средства должны </w:t>
      </w:r>
      <w:r w:rsidR="0050102B" w:rsidRPr="008A4078">
        <w:rPr>
          <w:bCs/>
          <w:iCs/>
          <w:sz w:val="28"/>
          <w:szCs w:val="28"/>
          <w:highlight w:val="yellow"/>
        </w:rPr>
        <w:t>перед выездом с территории стро</w:t>
      </w:r>
      <w:r w:rsidRPr="008A4078">
        <w:rPr>
          <w:bCs/>
          <w:iCs/>
          <w:sz w:val="28"/>
          <w:szCs w:val="28"/>
          <w:highlight w:val="yellow"/>
        </w:rPr>
        <w:t>йплощадки оснащаться брезентовым тентом, а также производить мойку колес</w:t>
      </w:r>
      <w:r w:rsidR="00CD39EC" w:rsidRPr="00914E83">
        <w:rPr>
          <w:bCs/>
          <w:iCs/>
          <w:sz w:val="28"/>
          <w:szCs w:val="28"/>
        </w:rPr>
        <w:t>;</w:t>
      </w:r>
    </w:p>
    <w:p w:rsidR="006536BF" w:rsidRPr="00914E83" w:rsidRDefault="006536BF" w:rsidP="00D55C43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</w:pPr>
      <w:r w:rsidRPr="00914E83">
        <w:rPr>
          <w:bCs/>
          <w:iCs/>
          <w:sz w:val="28"/>
          <w:szCs w:val="28"/>
        </w:rPr>
        <w:lastRenderedPageBreak/>
        <w:t xml:space="preserve">- </w:t>
      </w:r>
      <w:r w:rsidR="00CD39EC" w:rsidRPr="00914E83">
        <w:rPr>
          <w:bCs/>
          <w:iCs/>
          <w:sz w:val="28"/>
          <w:szCs w:val="28"/>
        </w:rPr>
        <w:t xml:space="preserve">недопущение сжигания </w:t>
      </w:r>
      <w:r w:rsidRPr="00914E83">
        <w:rPr>
          <w:bCs/>
          <w:iCs/>
          <w:sz w:val="28"/>
          <w:szCs w:val="28"/>
        </w:rPr>
        <w:t>всех сгорающих отходов, загрязняющих воздушное пространство</w:t>
      </w:r>
      <w:r w:rsidR="00CD39EC" w:rsidRPr="00914E83">
        <w:rPr>
          <w:bCs/>
          <w:iCs/>
          <w:sz w:val="28"/>
          <w:szCs w:val="28"/>
        </w:rPr>
        <w:t>;</w:t>
      </w:r>
    </w:p>
    <w:p w:rsidR="006536BF" w:rsidRPr="00914E83" w:rsidRDefault="006536BF" w:rsidP="00D55C43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</w:pPr>
      <w:r w:rsidRPr="00914E83">
        <w:rPr>
          <w:bCs/>
          <w:iCs/>
          <w:sz w:val="28"/>
          <w:szCs w:val="28"/>
        </w:rPr>
        <w:t xml:space="preserve">- </w:t>
      </w:r>
      <w:r w:rsidR="009E20BD" w:rsidRPr="008A4078">
        <w:rPr>
          <w:bCs/>
          <w:iCs/>
          <w:sz w:val="28"/>
          <w:szCs w:val="28"/>
          <w:highlight w:val="yellow"/>
        </w:rPr>
        <w:t xml:space="preserve">заключение со специализированными организациями договора </w:t>
      </w:r>
      <w:r w:rsidRPr="008A4078">
        <w:rPr>
          <w:bCs/>
          <w:iCs/>
          <w:sz w:val="28"/>
          <w:szCs w:val="28"/>
          <w:highlight w:val="yellow"/>
        </w:rPr>
        <w:t>для вывоза строительных отходов на захоронение на полигон или на предприятие по переработке отходов</w:t>
      </w:r>
      <w:r w:rsidR="00CD39EC" w:rsidRPr="008A4078">
        <w:rPr>
          <w:bCs/>
          <w:iCs/>
          <w:sz w:val="28"/>
          <w:szCs w:val="28"/>
          <w:highlight w:val="yellow"/>
        </w:rPr>
        <w:t xml:space="preserve">, с учетом требований </w:t>
      </w:r>
      <w:proofErr w:type="gramStart"/>
      <w:r w:rsidR="00CD39EC" w:rsidRPr="008A4078">
        <w:rPr>
          <w:bCs/>
          <w:iCs/>
          <w:sz w:val="28"/>
          <w:szCs w:val="28"/>
          <w:highlight w:val="yellow"/>
        </w:rPr>
        <w:t>ТР</w:t>
      </w:r>
      <w:proofErr w:type="gramEnd"/>
      <w:r w:rsidR="00CD39EC" w:rsidRPr="008A4078">
        <w:rPr>
          <w:bCs/>
          <w:iCs/>
          <w:sz w:val="28"/>
          <w:szCs w:val="28"/>
          <w:highlight w:val="yellow"/>
        </w:rPr>
        <w:t xml:space="preserve"> (ПОС)</w:t>
      </w:r>
      <w:r w:rsidRPr="00914E83">
        <w:rPr>
          <w:bCs/>
          <w:iCs/>
          <w:sz w:val="28"/>
          <w:szCs w:val="28"/>
        </w:rPr>
        <w:t xml:space="preserve"> </w:t>
      </w:r>
      <w:r w:rsidR="00C33A09" w:rsidRPr="00914E83">
        <w:rPr>
          <w:bCs/>
          <w:iCs/>
          <w:sz w:val="28"/>
          <w:szCs w:val="28"/>
        </w:rPr>
        <w:t>.</w:t>
      </w:r>
    </w:p>
    <w:p w:rsidR="00C42CC7" w:rsidRPr="00914E83" w:rsidRDefault="008C3B06" w:rsidP="00D55C43">
      <w:pPr>
        <w:pStyle w:val="1"/>
        <w:spacing w:before="120" w:after="120" w:line="276" w:lineRule="auto"/>
        <w:ind w:left="709"/>
        <w:rPr>
          <w:rFonts w:cs="Times New Roman"/>
          <w:sz w:val="28"/>
          <w:szCs w:val="28"/>
        </w:rPr>
      </w:pPr>
      <w:bookmarkStart w:id="9" w:name="_Toc510599113"/>
      <w:r w:rsidRPr="00800613">
        <w:rPr>
          <w:rFonts w:cs="Times New Roman"/>
          <w:sz w:val="28"/>
          <w:szCs w:val="28"/>
          <w:highlight w:val="magenta"/>
        </w:rPr>
        <w:t>6</w:t>
      </w:r>
      <w:r w:rsidR="00FB558D" w:rsidRPr="00800613">
        <w:rPr>
          <w:rFonts w:cs="Times New Roman"/>
          <w:sz w:val="28"/>
          <w:szCs w:val="28"/>
          <w:highlight w:val="magenta"/>
        </w:rPr>
        <w:t>. Исполнительная документация по завершению мероприятий по обращению отходов строительства и грунта</w:t>
      </w:r>
      <w:bookmarkEnd w:id="9"/>
    </w:p>
    <w:p w:rsidR="00553346" w:rsidRPr="00914E83" w:rsidRDefault="00B40A9D" w:rsidP="00553346">
      <w:pPr>
        <w:widowControl w:val="0"/>
        <w:shd w:val="clear" w:color="auto" w:fill="FFFFFF"/>
        <w:tabs>
          <w:tab w:val="left" w:pos="851"/>
        </w:tabs>
        <w:spacing w:line="276" w:lineRule="auto"/>
        <w:ind w:firstLine="709"/>
        <w:jc w:val="both"/>
        <w:rPr>
          <w:bCs/>
          <w:iCs/>
          <w:sz w:val="28"/>
          <w:szCs w:val="28"/>
        </w:rPr>
      </w:pPr>
      <w:r w:rsidRPr="00914E83">
        <w:rPr>
          <w:bCs/>
          <w:iCs/>
          <w:sz w:val="28"/>
          <w:szCs w:val="28"/>
        </w:rPr>
        <w:t xml:space="preserve">По завершению работ на строительном объекте </w:t>
      </w:r>
      <w:r w:rsidR="00E32D6E" w:rsidRPr="00914E83">
        <w:rPr>
          <w:bCs/>
          <w:iCs/>
          <w:sz w:val="28"/>
          <w:szCs w:val="28"/>
        </w:rPr>
        <w:t xml:space="preserve">класса </w:t>
      </w:r>
      <w:r w:rsidRPr="00914E83">
        <w:rPr>
          <w:bCs/>
          <w:iCs/>
          <w:sz w:val="28"/>
          <w:szCs w:val="28"/>
        </w:rPr>
        <w:t xml:space="preserve">35 </w:t>
      </w:r>
      <w:proofErr w:type="spellStart"/>
      <w:r w:rsidRPr="00914E83">
        <w:rPr>
          <w:bCs/>
          <w:iCs/>
          <w:sz w:val="28"/>
          <w:szCs w:val="28"/>
        </w:rPr>
        <w:t>кВ</w:t>
      </w:r>
      <w:proofErr w:type="spellEnd"/>
      <w:r w:rsidRPr="00914E83">
        <w:rPr>
          <w:bCs/>
          <w:iCs/>
          <w:sz w:val="28"/>
          <w:szCs w:val="28"/>
        </w:rPr>
        <w:t xml:space="preserve"> и выше, мероприятий по обращению отходов строительства и грунта </w:t>
      </w:r>
      <w:r w:rsidR="00AA3C6A" w:rsidRPr="00914E83">
        <w:rPr>
          <w:sz w:val="28"/>
          <w:szCs w:val="28"/>
        </w:rPr>
        <w:t>ДКС МВС, УКС НМ</w:t>
      </w:r>
      <w:r w:rsidRPr="00914E83">
        <w:rPr>
          <w:bCs/>
          <w:iCs/>
          <w:sz w:val="28"/>
          <w:szCs w:val="28"/>
        </w:rPr>
        <w:t xml:space="preserve"> осуществляет контрольные функции за своевременным оформлением строительной подрядной организацией </w:t>
      </w:r>
      <w:r w:rsidRPr="008A4078">
        <w:rPr>
          <w:bCs/>
          <w:iCs/>
          <w:sz w:val="28"/>
          <w:szCs w:val="28"/>
          <w:highlight w:val="yellow"/>
        </w:rPr>
        <w:t>комплекта исполнительной документации по обращению отходов строительства и грунта.</w:t>
      </w:r>
      <w:r w:rsidRPr="00914E83">
        <w:rPr>
          <w:bCs/>
          <w:iCs/>
          <w:sz w:val="28"/>
          <w:szCs w:val="28"/>
        </w:rPr>
        <w:t xml:space="preserve"> Закрытое через Департамент строительства г.</w:t>
      </w:r>
      <w:r w:rsidR="00C7647A" w:rsidRPr="00914E83">
        <w:rPr>
          <w:bCs/>
          <w:iCs/>
          <w:sz w:val="28"/>
          <w:szCs w:val="28"/>
        </w:rPr>
        <w:t xml:space="preserve"> </w:t>
      </w:r>
      <w:r w:rsidRPr="00914E83">
        <w:rPr>
          <w:bCs/>
          <w:iCs/>
          <w:sz w:val="28"/>
          <w:szCs w:val="28"/>
        </w:rPr>
        <w:t xml:space="preserve">Москвы </w:t>
      </w:r>
      <w:r w:rsidRPr="008A4078">
        <w:rPr>
          <w:bCs/>
          <w:iCs/>
          <w:sz w:val="28"/>
          <w:szCs w:val="28"/>
          <w:highlight w:val="yellow"/>
        </w:rPr>
        <w:t xml:space="preserve">Разрешение на вывоз грунта/транспортировку отходов строительства и сноса </w:t>
      </w:r>
      <w:r w:rsidRPr="00800613">
        <w:rPr>
          <w:bCs/>
          <w:iCs/>
          <w:sz w:val="28"/>
          <w:szCs w:val="28"/>
          <w:highlight w:val="magenta"/>
        </w:rPr>
        <w:t>является основанием для оплаты заказчиком вывоза грунта и отходов строительства и сноса,</w:t>
      </w:r>
      <w:r w:rsidRPr="008A4078">
        <w:rPr>
          <w:bCs/>
          <w:iCs/>
          <w:sz w:val="28"/>
          <w:szCs w:val="28"/>
          <w:highlight w:val="yellow"/>
        </w:rPr>
        <w:t xml:space="preserve"> при условии </w:t>
      </w:r>
      <w:r w:rsidR="00553346" w:rsidRPr="008A4078">
        <w:rPr>
          <w:bCs/>
          <w:iCs/>
          <w:sz w:val="28"/>
          <w:szCs w:val="28"/>
          <w:highlight w:val="yellow"/>
        </w:rPr>
        <w:t>приемки заказчиком</w:t>
      </w:r>
      <w:r w:rsidRPr="008A4078">
        <w:rPr>
          <w:bCs/>
          <w:iCs/>
          <w:sz w:val="28"/>
          <w:szCs w:val="28"/>
          <w:highlight w:val="yellow"/>
        </w:rPr>
        <w:t xml:space="preserve"> сформированного комплекта исполнительной документации</w:t>
      </w:r>
      <w:r w:rsidR="00553346" w:rsidRPr="008A4078">
        <w:rPr>
          <w:bCs/>
          <w:iCs/>
          <w:sz w:val="28"/>
          <w:szCs w:val="28"/>
          <w:highlight w:val="yellow"/>
        </w:rPr>
        <w:t xml:space="preserve"> по обращению отходов строительства и грунта</w:t>
      </w:r>
      <w:r w:rsidR="00553346" w:rsidRPr="00914E83">
        <w:rPr>
          <w:bCs/>
          <w:iCs/>
          <w:sz w:val="28"/>
          <w:szCs w:val="28"/>
        </w:rPr>
        <w:t xml:space="preserve">. </w:t>
      </w:r>
    </w:p>
    <w:p w:rsidR="00B40A9D" w:rsidRPr="00914E83" w:rsidRDefault="00B40A9D" w:rsidP="00553346">
      <w:pPr>
        <w:widowControl w:val="0"/>
        <w:shd w:val="clear" w:color="auto" w:fill="FFFFFF"/>
        <w:tabs>
          <w:tab w:val="left" w:pos="851"/>
        </w:tabs>
        <w:spacing w:line="276" w:lineRule="auto"/>
        <w:ind w:firstLine="709"/>
        <w:jc w:val="both"/>
        <w:rPr>
          <w:bCs/>
          <w:iCs/>
          <w:sz w:val="28"/>
          <w:szCs w:val="28"/>
        </w:rPr>
      </w:pPr>
      <w:r w:rsidRPr="00914E83">
        <w:rPr>
          <w:sz w:val="28"/>
          <w:szCs w:val="28"/>
        </w:rPr>
        <w:t xml:space="preserve">Сотрудник </w:t>
      </w:r>
      <w:r w:rsidR="00AA3C6A" w:rsidRPr="00914E83">
        <w:rPr>
          <w:sz w:val="28"/>
          <w:szCs w:val="28"/>
        </w:rPr>
        <w:t>ДКС/</w:t>
      </w:r>
      <w:r w:rsidRPr="00914E83">
        <w:rPr>
          <w:sz w:val="28"/>
          <w:szCs w:val="28"/>
        </w:rPr>
        <w:t xml:space="preserve">УКС, ответственный за организацию строительства и строительный контроль на основании РД филиала, осуществляет </w:t>
      </w:r>
      <w:r w:rsidR="00553346" w:rsidRPr="00914E83">
        <w:rPr>
          <w:sz w:val="28"/>
          <w:szCs w:val="28"/>
        </w:rPr>
        <w:t xml:space="preserve">приемку </w:t>
      </w:r>
      <w:r w:rsidR="00553346" w:rsidRPr="00914E83">
        <w:rPr>
          <w:bCs/>
          <w:iCs/>
          <w:sz w:val="28"/>
          <w:szCs w:val="28"/>
        </w:rPr>
        <w:t>комплекта исполнительной документации по обращению отходов строительства и грунта, в соответствии с перечнем</w:t>
      </w:r>
      <w:r w:rsidR="00553346" w:rsidRPr="00914E83">
        <w:rPr>
          <w:sz w:val="28"/>
          <w:szCs w:val="28"/>
        </w:rPr>
        <w:t>:</w:t>
      </w:r>
    </w:p>
    <w:p w:rsidR="00063BAB" w:rsidRPr="00914E83" w:rsidRDefault="00063BAB" w:rsidP="00D55C43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</w:pPr>
      <w:r w:rsidRPr="00914E83">
        <w:rPr>
          <w:bCs/>
          <w:iCs/>
          <w:sz w:val="28"/>
          <w:szCs w:val="28"/>
        </w:rPr>
        <w:t xml:space="preserve">- </w:t>
      </w:r>
      <w:r w:rsidRPr="008A4078">
        <w:rPr>
          <w:bCs/>
          <w:iCs/>
          <w:sz w:val="28"/>
          <w:szCs w:val="28"/>
          <w:highlight w:val="yellow"/>
        </w:rPr>
        <w:t>Журнал учета размещения отходов</w:t>
      </w:r>
      <w:r w:rsidRPr="00914E83">
        <w:rPr>
          <w:bCs/>
          <w:iCs/>
          <w:sz w:val="28"/>
          <w:szCs w:val="28"/>
        </w:rPr>
        <w:t xml:space="preserve"> строительства и сноса в местах временного хранения и удаления (вывоза) отходов с объектов образования (Приложение к Технологическому регламенту процесса обращения с отходами строительства и сноса, форма определена в </w:t>
      </w:r>
      <w:r w:rsidR="001F6BB8" w:rsidRPr="00914E83">
        <w:rPr>
          <w:bCs/>
          <w:iCs/>
          <w:sz w:val="28"/>
          <w:szCs w:val="28"/>
        </w:rPr>
        <w:t>Постановлени</w:t>
      </w:r>
      <w:r w:rsidR="001F6BB8">
        <w:rPr>
          <w:bCs/>
          <w:iCs/>
          <w:sz w:val="28"/>
          <w:szCs w:val="28"/>
        </w:rPr>
        <w:t>и</w:t>
      </w:r>
      <w:r w:rsidR="001F6BB8" w:rsidRPr="00914E83">
        <w:rPr>
          <w:bCs/>
          <w:iCs/>
          <w:sz w:val="28"/>
          <w:szCs w:val="28"/>
        </w:rPr>
        <w:t xml:space="preserve"> Правительства Москвы от 25 июня 2002г.</w:t>
      </w:r>
      <w:r w:rsidR="001F6BB8">
        <w:rPr>
          <w:bCs/>
          <w:iCs/>
          <w:sz w:val="28"/>
          <w:szCs w:val="28"/>
        </w:rPr>
        <w:t xml:space="preserve"> </w:t>
      </w:r>
      <w:r w:rsidR="001F6BB8" w:rsidRPr="00914E83">
        <w:rPr>
          <w:bCs/>
          <w:iCs/>
          <w:sz w:val="28"/>
          <w:szCs w:val="28"/>
        </w:rPr>
        <w:t>№469-ПП</w:t>
      </w:r>
      <w:r w:rsidRPr="00914E83">
        <w:rPr>
          <w:bCs/>
          <w:iCs/>
          <w:sz w:val="28"/>
          <w:szCs w:val="28"/>
        </w:rPr>
        <w:t>);</w:t>
      </w:r>
    </w:p>
    <w:p w:rsidR="00063BAB" w:rsidRPr="00914E83" w:rsidRDefault="00063BAB" w:rsidP="00D55C43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</w:pPr>
      <w:r w:rsidRPr="00914E83">
        <w:rPr>
          <w:bCs/>
          <w:iCs/>
          <w:sz w:val="28"/>
          <w:szCs w:val="28"/>
        </w:rPr>
        <w:t xml:space="preserve">- </w:t>
      </w:r>
      <w:r w:rsidRPr="008A4078">
        <w:rPr>
          <w:bCs/>
          <w:iCs/>
          <w:sz w:val="28"/>
          <w:szCs w:val="28"/>
          <w:highlight w:val="yellow"/>
        </w:rPr>
        <w:t>Копии оформленных установленным порядком разрешений на перемещение отходов</w:t>
      </w:r>
      <w:r w:rsidRPr="00914E83">
        <w:rPr>
          <w:bCs/>
          <w:iCs/>
          <w:sz w:val="28"/>
          <w:szCs w:val="28"/>
        </w:rPr>
        <w:t xml:space="preserve"> строительства и сноса для переработки/захоронения (включая открытие/продление/закрытие);</w:t>
      </w:r>
    </w:p>
    <w:p w:rsidR="00063BAB" w:rsidRPr="00914E83" w:rsidRDefault="00063BAB" w:rsidP="00D55C43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</w:pPr>
      <w:r w:rsidRPr="00914E83">
        <w:rPr>
          <w:bCs/>
          <w:iCs/>
          <w:sz w:val="28"/>
          <w:szCs w:val="28"/>
        </w:rPr>
        <w:t xml:space="preserve">- </w:t>
      </w:r>
      <w:r w:rsidRPr="008A4078">
        <w:rPr>
          <w:bCs/>
          <w:iCs/>
          <w:sz w:val="28"/>
          <w:szCs w:val="28"/>
          <w:highlight w:val="yellow"/>
        </w:rPr>
        <w:t>Копии оформленных установленным порядком разрешений на перевозку грунта</w:t>
      </w:r>
      <w:r w:rsidRPr="00914E83">
        <w:rPr>
          <w:bCs/>
          <w:iCs/>
          <w:sz w:val="28"/>
          <w:szCs w:val="28"/>
        </w:rPr>
        <w:t xml:space="preserve"> для захоронения (включая открытие/продление/закрытие);</w:t>
      </w:r>
    </w:p>
    <w:p w:rsidR="00063BAB" w:rsidRPr="00914E83" w:rsidRDefault="00063BAB" w:rsidP="00D55C43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</w:pPr>
      <w:r w:rsidRPr="00914E83">
        <w:rPr>
          <w:bCs/>
          <w:iCs/>
          <w:sz w:val="28"/>
          <w:szCs w:val="28"/>
        </w:rPr>
        <w:t xml:space="preserve">- </w:t>
      </w:r>
      <w:r w:rsidRPr="008A4078">
        <w:rPr>
          <w:bCs/>
          <w:iCs/>
          <w:sz w:val="28"/>
          <w:szCs w:val="28"/>
          <w:highlight w:val="yellow"/>
        </w:rPr>
        <w:t>Копии оформленных установленным порядком разрешений на завоз грунта/</w:t>
      </w:r>
      <w:r w:rsidRPr="00914E83">
        <w:rPr>
          <w:bCs/>
          <w:iCs/>
          <w:sz w:val="28"/>
          <w:szCs w:val="28"/>
        </w:rPr>
        <w:t>строительных отходов на объект (при необходимости);</w:t>
      </w:r>
    </w:p>
    <w:p w:rsidR="00F72FA6" w:rsidRPr="00914E83" w:rsidRDefault="00F72FA6" w:rsidP="00D55C43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</w:pPr>
      <w:r w:rsidRPr="00914E83">
        <w:rPr>
          <w:bCs/>
          <w:iCs/>
          <w:sz w:val="28"/>
          <w:szCs w:val="28"/>
        </w:rPr>
        <w:t xml:space="preserve">- </w:t>
      </w:r>
      <w:r w:rsidRPr="008A4078">
        <w:rPr>
          <w:bCs/>
          <w:iCs/>
          <w:sz w:val="28"/>
          <w:szCs w:val="28"/>
          <w:highlight w:val="yellow"/>
        </w:rPr>
        <w:t>Копии договоров с</w:t>
      </w:r>
      <w:r w:rsidR="007B69B7" w:rsidRPr="008A4078">
        <w:rPr>
          <w:bCs/>
          <w:iCs/>
          <w:sz w:val="28"/>
          <w:szCs w:val="28"/>
          <w:highlight w:val="yellow"/>
        </w:rPr>
        <w:t>о</w:t>
      </w:r>
      <w:r w:rsidRPr="008A4078">
        <w:rPr>
          <w:bCs/>
          <w:iCs/>
          <w:sz w:val="28"/>
          <w:szCs w:val="28"/>
          <w:highlight w:val="yellow"/>
        </w:rPr>
        <w:t xml:space="preserve"> </w:t>
      </w:r>
      <w:r w:rsidR="007B69B7" w:rsidRPr="008A4078">
        <w:rPr>
          <w:bCs/>
          <w:iCs/>
          <w:sz w:val="28"/>
          <w:szCs w:val="28"/>
          <w:highlight w:val="yellow"/>
        </w:rPr>
        <w:t>специализированными организациями, осуществляющих вывоз отходов</w:t>
      </w:r>
      <w:r w:rsidR="007B69B7" w:rsidRPr="00914E83">
        <w:rPr>
          <w:bCs/>
          <w:iCs/>
          <w:sz w:val="28"/>
          <w:szCs w:val="28"/>
        </w:rPr>
        <w:t xml:space="preserve"> строительства и сноса </w:t>
      </w:r>
      <w:r w:rsidR="00164531" w:rsidRPr="00914E83">
        <w:rPr>
          <w:bCs/>
          <w:iCs/>
          <w:sz w:val="28"/>
          <w:szCs w:val="28"/>
        </w:rPr>
        <w:t>для</w:t>
      </w:r>
      <w:r w:rsidR="007B69B7" w:rsidRPr="00914E83">
        <w:rPr>
          <w:bCs/>
          <w:iCs/>
          <w:sz w:val="28"/>
          <w:szCs w:val="28"/>
        </w:rPr>
        <w:t xml:space="preserve"> захоронени</w:t>
      </w:r>
      <w:r w:rsidR="00164531" w:rsidRPr="00914E83">
        <w:rPr>
          <w:bCs/>
          <w:iCs/>
          <w:sz w:val="28"/>
          <w:szCs w:val="28"/>
        </w:rPr>
        <w:t>я</w:t>
      </w:r>
      <w:r w:rsidR="007B69B7" w:rsidRPr="00914E83">
        <w:rPr>
          <w:bCs/>
          <w:iCs/>
          <w:sz w:val="28"/>
          <w:szCs w:val="28"/>
        </w:rPr>
        <w:t xml:space="preserve"> на полигон или на пре</w:t>
      </w:r>
      <w:r w:rsidR="00C7647A" w:rsidRPr="00914E83">
        <w:rPr>
          <w:bCs/>
          <w:iCs/>
          <w:sz w:val="28"/>
          <w:szCs w:val="28"/>
        </w:rPr>
        <w:t>дприятие по переработке отходов</w:t>
      </w:r>
      <w:r w:rsidRPr="00914E83">
        <w:rPr>
          <w:bCs/>
          <w:iCs/>
          <w:sz w:val="28"/>
          <w:szCs w:val="28"/>
        </w:rPr>
        <w:t xml:space="preserve">, с которыми </w:t>
      </w:r>
      <w:r w:rsidR="007B69B7" w:rsidRPr="00914E83">
        <w:rPr>
          <w:bCs/>
          <w:iCs/>
          <w:sz w:val="28"/>
          <w:szCs w:val="28"/>
        </w:rPr>
        <w:t xml:space="preserve">у </w:t>
      </w:r>
      <w:r w:rsidR="007B69B7" w:rsidRPr="00914E83">
        <w:rPr>
          <w:bCs/>
          <w:iCs/>
          <w:sz w:val="28"/>
          <w:szCs w:val="28"/>
        </w:rPr>
        <w:lastRenderedPageBreak/>
        <w:t xml:space="preserve">строительной подрядной организации </w:t>
      </w:r>
      <w:r w:rsidRPr="00914E83">
        <w:rPr>
          <w:bCs/>
          <w:iCs/>
          <w:sz w:val="28"/>
          <w:szCs w:val="28"/>
        </w:rPr>
        <w:t>заключен договор;</w:t>
      </w:r>
    </w:p>
    <w:p w:rsidR="00F72FA6" w:rsidRPr="00914E83" w:rsidRDefault="00F72FA6" w:rsidP="00D55C43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</w:pPr>
      <w:r w:rsidRPr="00914E83">
        <w:rPr>
          <w:bCs/>
          <w:iCs/>
          <w:sz w:val="28"/>
          <w:szCs w:val="28"/>
        </w:rPr>
        <w:t xml:space="preserve">- </w:t>
      </w:r>
      <w:r w:rsidRPr="008A4078">
        <w:rPr>
          <w:bCs/>
          <w:iCs/>
          <w:sz w:val="28"/>
          <w:szCs w:val="28"/>
          <w:highlight w:val="yellow"/>
        </w:rPr>
        <w:t>Сопроводительные талоны отходов строительства, сноса и грунта, оформленные при доставке</w:t>
      </w:r>
      <w:r w:rsidR="007B69B7" w:rsidRPr="008A4078">
        <w:rPr>
          <w:bCs/>
          <w:iCs/>
          <w:sz w:val="28"/>
          <w:szCs w:val="28"/>
          <w:highlight w:val="yellow"/>
        </w:rPr>
        <w:t xml:space="preserve"> для захоронения на полигон</w:t>
      </w:r>
      <w:r w:rsidRPr="00914E83">
        <w:rPr>
          <w:bCs/>
          <w:iCs/>
          <w:sz w:val="28"/>
          <w:szCs w:val="28"/>
        </w:rPr>
        <w:t>, отмеченные лицами, эксплуатирующими объекты по захоронению отходов строительства и сноса, с указанием в талонах наименования и количества сданных отходов и грунта;</w:t>
      </w:r>
    </w:p>
    <w:p w:rsidR="00AE6432" w:rsidRPr="00914E83" w:rsidRDefault="00AE6432" w:rsidP="00D55C43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</w:pPr>
      <w:r w:rsidRPr="00914E83">
        <w:rPr>
          <w:bCs/>
          <w:iCs/>
          <w:sz w:val="28"/>
          <w:szCs w:val="28"/>
        </w:rPr>
        <w:t xml:space="preserve">- В случае, если места размещения строительных отходов, указанные в </w:t>
      </w:r>
      <w:proofErr w:type="gramStart"/>
      <w:r w:rsidRPr="00914E83">
        <w:rPr>
          <w:bCs/>
          <w:iCs/>
          <w:sz w:val="28"/>
          <w:szCs w:val="28"/>
        </w:rPr>
        <w:t>ТР</w:t>
      </w:r>
      <w:proofErr w:type="gramEnd"/>
      <w:r w:rsidRPr="00914E83">
        <w:rPr>
          <w:bCs/>
          <w:iCs/>
          <w:sz w:val="28"/>
          <w:szCs w:val="28"/>
        </w:rPr>
        <w:t>, будут недоступны на момент  получения разрешений – дополнительные согласования с Департаментом строительства города Москвы измененных мест перевозки  (размещения) строительных отходов.</w:t>
      </w:r>
    </w:p>
    <w:p w:rsidR="00FC73EB" w:rsidRPr="00914E83" w:rsidRDefault="007B69B7" w:rsidP="00D55C43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</w:pPr>
      <w:r w:rsidRPr="00914E83">
        <w:rPr>
          <w:bCs/>
          <w:iCs/>
          <w:sz w:val="28"/>
          <w:szCs w:val="28"/>
        </w:rPr>
        <w:t xml:space="preserve">- </w:t>
      </w:r>
      <w:r w:rsidR="00D21A54" w:rsidRPr="008A4078">
        <w:rPr>
          <w:bCs/>
          <w:iCs/>
          <w:sz w:val="28"/>
          <w:szCs w:val="28"/>
          <w:highlight w:val="yellow"/>
        </w:rPr>
        <w:t xml:space="preserve">Копия зарегистрированного в ГКУ «УПТ» технологического регламента процесса обращения с отходами строительства и сноса </w:t>
      </w:r>
      <w:r w:rsidRPr="008A4078">
        <w:rPr>
          <w:bCs/>
          <w:iCs/>
          <w:sz w:val="28"/>
          <w:szCs w:val="28"/>
          <w:highlight w:val="yellow"/>
        </w:rPr>
        <w:t>(при его наличии в составе проектной документации)</w:t>
      </w:r>
      <w:r w:rsidR="00D21A54" w:rsidRPr="00914E83">
        <w:rPr>
          <w:bCs/>
          <w:iCs/>
          <w:sz w:val="28"/>
          <w:szCs w:val="28"/>
        </w:rPr>
        <w:t>.</w:t>
      </w:r>
    </w:p>
    <w:p w:rsidR="00B660A5" w:rsidRPr="00914E83" w:rsidRDefault="00B660A5" w:rsidP="00D55C43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  <w:sectPr w:rsidR="00B660A5" w:rsidRPr="00914E83" w:rsidSect="00E32D6E">
          <w:headerReference w:type="default" r:id="rId11"/>
          <w:footerReference w:type="default" r:id="rId12"/>
          <w:headerReference w:type="first" r:id="rId13"/>
          <w:pgSz w:w="11906" w:h="16838"/>
          <w:pgMar w:top="1134" w:right="851" w:bottom="851" w:left="1701" w:header="709" w:footer="558" w:gutter="0"/>
          <w:cols w:space="708"/>
          <w:titlePg/>
          <w:docGrid w:linePitch="360"/>
        </w:sectPr>
      </w:pPr>
    </w:p>
    <w:p w:rsidR="00FC73EB" w:rsidRPr="00914E83" w:rsidRDefault="00FC73EB" w:rsidP="00FC73EB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jc w:val="right"/>
        <w:rPr>
          <w:bCs/>
          <w:iCs/>
          <w:sz w:val="28"/>
          <w:szCs w:val="28"/>
        </w:rPr>
      </w:pPr>
      <w:r w:rsidRPr="00914E83">
        <w:rPr>
          <w:bCs/>
          <w:iCs/>
          <w:sz w:val="28"/>
          <w:szCs w:val="28"/>
        </w:rPr>
        <w:lastRenderedPageBreak/>
        <w:t>Приложение</w:t>
      </w:r>
      <w:r w:rsidR="00E8244C" w:rsidRPr="00914E83">
        <w:rPr>
          <w:bCs/>
          <w:iCs/>
          <w:sz w:val="28"/>
          <w:szCs w:val="28"/>
        </w:rPr>
        <w:t xml:space="preserve"> </w:t>
      </w:r>
      <w:r w:rsidRPr="00914E83">
        <w:rPr>
          <w:bCs/>
          <w:iCs/>
          <w:sz w:val="28"/>
          <w:szCs w:val="28"/>
        </w:rPr>
        <w:t>1</w:t>
      </w:r>
    </w:p>
    <w:p w:rsidR="00AA3C6A" w:rsidRPr="00914E83" w:rsidRDefault="00CA1DB3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jc w:val="center"/>
        <w:rPr>
          <w:b/>
          <w:bCs/>
          <w:iCs/>
          <w:sz w:val="28"/>
          <w:szCs w:val="28"/>
        </w:rPr>
      </w:pPr>
      <w:r w:rsidRPr="00914E83">
        <w:rPr>
          <w:b/>
          <w:bCs/>
          <w:iCs/>
          <w:sz w:val="28"/>
          <w:szCs w:val="28"/>
        </w:rPr>
        <w:t>Форма Журнал</w:t>
      </w:r>
      <w:r w:rsidR="00914E83" w:rsidRPr="00914E83">
        <w:rPr>
          <w:b/>
          <w:bCs/>
          <w:iCs/>
          <w:sz w:val="28"/>
          <w:szCs w:val="28"/>
        </w:rPr>
        <w:t>а</w:t>
      </w:r>
    </w:p>
    <w:p w:rsidR="00F40617" w:rsidRPr="00914E83" w:rsidRDefault="00F40617" w:rsidP="00FC73E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0" w:name="_Toc509501104"/>
      <w:bookmarkStart w:id="11" w:name="_Toc510599114"/>
    </w:p>
    <w:p w:rsidR="00F40617" w:rsidRPr="00914E83" w:rsidRDefault="00F40617" w:rsidP="00FC73E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FC73EB" w:rsidRPr="00914E83" w:rsidRDefault="00FC73EB" w:rsidP="00FC73E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14E83">
        <w:rPr>
          <w:rFonts w:ascii="Times New Roman" w:hAnsi="Times New Roman" w:cs="Times New Roman"/>
          <w:b/>
          <w:sz w:val="28"/>
          <w:szCs w:val="28"/>
        </w:rPr>
        <w:t>ЖУРНАЛ УЧЕТА</w:t>
      </w:r>
      <w:bookmarkEnd w:id="10"/>
      <w:bookmarkEnd w:id="11"/>
    </w:p>
    <w:p w:rsidR="00FC73EB" w:rsidRPr="00914E83" w:rsidRDefault="00FC73EB" w:rsidP="00FC73E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E83">
        <w:rPr>
          <w:rFonts w:ascii="Times New Roman" w:hAnsi="Times New Roman" w:cs="Times New Roman"/>
          <w:b/>
          <w:sz w:val="28"/>
          <w:szCs w:val="28"/>
        </w:rPr>
        <w:t>РАЗМЕЩЕНИЯ В МЕСТАХ ВРЕМЕННОГО ХРАНЕНИЯ И УДАЛЕНИЯ</w:t>
      </w:r>
    </w:p>
    <w:p w:rsidR="00FC73EB" w:rsidRPr="00914E83" w:rsidRDefault="00FC73EB" w:rsidP="00FC73E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E83">
        <w:rPr>
          <w:rFonts w:ascii="Times New Roman" w:hAnsi="Times New Roman" w:cs="Times New Roman"/>
          <w:b/>
          <w:sz w:val="28"/>
          <w:szCs w:val="28"/>
        </w:rPr>
        <w:t>(ВЫВОЗА) ОТХОДОВ СТРОИТЕЛЬСТВА И СНОСА</w:t>
      </w:r>
    </w:p>
    <w:p w:rsidR="00FC73EB" w:rsidRPr="00914E83" w:rsidRDefault="00FC73EB" w:rsidP="00FC73E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560"/>
        <w:gridCol w:w="2166"/>
        <w:gridCol w:w="1559"/>
        <w:gridCol w:w="1418"/>
        <w:gridCol w:w="1417"/>
        <w:gridCol w:w="2693"/>
        <w:gridCol w:w="2835"/>
      </w:tblGrid>
      <w:tr w:rsidR="00FC73EB" w:rsidRPr="00914E83" w:rsidTr="00FC73EB">
        <w:trPr>
          <w:trHeight w:val="245"/>
          <w:jc w:val="center"/>
        </w:trPr>
        <w:tc>
          <w:tcPr>
            <w:tcW w:w="1560" w:type="dxa"/>
          </w:tcPr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 xml:space="preserve">Дата       </w:t>
            </w:r>
          </w:p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166" w:type="dxa"/>
          </w:tcPr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 xml:space="preserve">позиции     </w:t>
            </w:r>
          </w:p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 xml:space="preserve">отходов     </w:t>
            </w:r>
          </w:p>
        </w:tc>
        <w:tc>
          <w:tcPr>
            <w:tcW w:w="1559" w:type="dxa"/>
          </w:tcPr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 xml:space="preserve">Класс    </w:t>
            </w:r>
          </w:p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>опасности</w:t>
            </w:r>
          </w:p>
        </w:tc>
        <w:tc>
          <w:tcPr>
            <w:tcW w:w="1418" w:type="dxa"/>
          </w:tcPr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 xml:space="preserve">Объем      </w:t>
            </w:r>
          </w:p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 xml:space="preserve">(куб. м)   </w:t>
            </w:r>
          </w:p>
        </w:tc>
        <w:tc>
          <w:tcPr>
            <w:tcW w:w="1417" w:type="dxa"/>
          </w:tcPr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</w:p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>вывоза</w:t>
            </w:r>
          </w:p>
        </w:tc>
        <w:tc>
          <w:tcPr>
            <w:tcW w:w="2693" w:type="dxa"/>
          </w:tcPr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 xml:space="preserve">отходов     </w:t>
            </w:r>
          </w:p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 xml:space="preserve">перевозчика </w:t>
            </w:r>
          </w:p>
        </w:tc>
        <w:tc>
          <w:tcPr>
            <w:tcW w:w="2835" w:type="dxa"/>
          </w:tcPr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153"/>
            <w:bookmarkEnd w:id="12"/>
            <w:r w:rsidRPr="00914E83">
              <w:rPr>
                <w:rFonts w:ascii="Times New Roman" w:hAnsi="Times New Roman" w:cs="Times New Roman"/>
                <w:sz w:val="24"/>
                <w:szCs w:val="24"/>
              </w:rPr>
              <w:t xml:space="preserve">Пункт             </w:t>
            </w:r>
          </w:p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назначения        </w:t>
            </w:r>
          </w:p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4E83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(наименование,    </w:t>
            </w:r>
            <w:proofErr w:type="gramEnd"/>
          </w:p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>месторасположение)</w:t>
            </w:r>
          </w:p>
        </w:tc>
      </w:tr>
      <w:tr w:rsidR="00FC73EB" w:rsidRPr="00914E83" w:rsidTr="00FC73EB">
        <w:trPr>
          <w:trHeight w:val="245"/>
          <w:jc w:val="center"/>
        </w:trPr>
        <w:tc>
          <w:tcPr>
            <w:tcW w:w="1560" w:type="dxa"/>
            <w:tcBorders>
              <w:top w:val="nil"/>
            </w:tcBorders>
          </w:tcPr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 xml:space="preserve">     1     </w:t>
            </w:r>
          </w:p>
        </w:tc>
        <w:tc>
          <w:tcPr>
            <w:tcW w:w="2166" w:type="dxa"/>
            <w:tcBorders>
              <w:top w:val="nil"/>
            </w:tcBorders>
          </w:tcPr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 xml:space="preserve">      2     </w:t>
            </w:r>
          </w:p>
        </w:tc>
        <w:tc>
          <w:tcPr>
            <w:tcW w:w="1559" w:type="dxa"/>
            <w:tcBorders>
              <w:top w:val="nil"/>
            </w:tcBorders>
          </w:tcPr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1418" w:type="dxa"/>
            <w:tcBorders>
              <w:top w:val="nil"/>
            </w:tcBorders>
          </w:tcPr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 xml:space="preserve">     4     </w:t>
            </w:r>
          </w:p>
        </w:tc>
        <w:tc>
          <w:tcPr>
            <w:tcW w:w="1417" w:type="dxa"/>
            <w:tcBorders>
              <w:top w:val="nil"/>
            </w:tcBorders>
          </w:tcPr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 xml:space="preserve">   5  </w:t>
            </w:r>
          </w:p>
        </w:tc>
        <w:tc>
          <w:tcPr>
            <w:tcW w:w="2693" w:type="dxa"/>
            <w:tcBorders>
              <w:top w:val="nil"/>
            </w:tcBorders>
          </w:tcPr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 xml:space="preserve">      6     </w:t>
            </w:r>
          </w:p>
        </w:tc>
        <w:tc>
          <w:tcPr>
            <w:tcW w:w="2835" w:type="dxa"/>
            <w:tcBorders>
              <w:top w:val="nil"/>
            </w:tcBorders>
          </w:tcPr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83">
              <w:rPr>
                <w:rFonts w:ascii="Times New Roman" w:hAnsi="Times New Roman" w:cs="Times New Roman"/>
                <w:sz w:val="24"/>
                <w:szCs w:val="24"/>
              </w:rPr>
              <w:t xml:space="preserve">         7        </w:t>
            </w:r>
          </w:p>
        </w:tc>
      </w:tr>
      <w:tr w:rsidR="00FC73EB" w:rsidRPr="00914E83" w:rsidTr="00FC73EB">
        <w:trPr>
          <w:trHeight w:val="245"/>
          <w:jc w:val="center"/>
        </w:trPr>
        <w:tc>
          <w:tcPr>
            <w:tcW w:w="1560" w:type="dxa"/>
            <w:tcBorders>
              <w:top w:val="nil"/>
            </w:tcBorders>
          </w:tcPr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nil"/>
            </w:tcBorders>
          </w:tcPr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FC73EB" w:rsidRPr="00914E83" w:rsidRDefault="00FC73EB" w:rsidP="00FC73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73EB" w:rsidRPr="00914E83" w:rsidRDefault="00FC73EB" w:rsidP="00FC73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73EB" w:rsidRPr="00914E83" w:rsidRDefault="00FC73EB" w:rsidP="00FC73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E83">
        <w:rPr>
          <w:rFonts w:ascii="Times New Roman" w:hAnsi="Times New Roman" w:cs="Times New Roman"/>
          <w:sz w:val="24"/>
          <w:szCs w:val="24"/>
        </w:rPr>
        <w:t xml:space="preserve">К данным по </w:t>
      </w:r>
      <w:hyperlink w:anchor="P153" w:history="1">
        <w:r w:rsidRPr="00914E83">
          <w:rPr>
            <w:rFonts w:ascii="Times New Roman" w:hAnsi="Times New Roman" w:cs="Times New Roman"/>
            <w:sz w:val="24"/>
            <w:szCs w:val="24"/>
          </w:rPr>
          <w:t>столбцу 7</w:t>
        </w:r>
      </w:hyperlink>
      <w:r w:rsidRPr="00914E83">
        <w:rPr>
          <w:rFonts w:ascii="Times New Roman" w:hAnsi="Times New Roman" w:cs="Times New Roman"/>
          <w:sz w:val="24"/>
          <w:szCs w:val="24"/>
        </w:rPr>
        <w:t xml:space="preserve"> после завершения мероприятия по вывозу отходов строительства и сноса прилагаются сопроводительные талоны отходов строительства и сноса (образец талона - </w:t>
      </w:r>
      <w:hyperlink w:anchor="P632" w:history="1">
        <w:r w:rsidRPr="00914E83">
          <w:rPr>
            <w:rFonts w:ascii="Times New Roman" w:hAnsi="Times New Roman" w:cs="Times New Roman"/>
            <w:sz w:val="24"/>
            <w:szCs w:val="24"/>
          </w:rPr>
          <w:t>приложение 3</w:t>
        </w:r>
      </w:hyperlink>
      <w:r w:rsidRPr="00914E83">
        <w:rPr>
          <w:rFonts w:ascii="Times New Roman" w:hAnsi="Times New Roman" w:cs="Times New Roman"/>
          <w:sz w:val="24"/>
          <w:szCs w:val="24"/>
        </w:rPr>
        <w:t xml:space="preserve"> к Порядку ООС в г. Москве), отмеченные </w:t>
      </w:r>
      <w:proofErr w:type="spellStart"/>
      <w:r w:rsidRPr="00914E83">
        <w:rPr>
          <w:rFonts w:ascii="Times New Roman" w:hAnsi="Times New Roman" w:cs="Times New Roman"/>
          <w:sz w:val="24"/>
          <w:szCs w:val="24"/>
        </w:rPr>
        <w:t>отходополучателями</w:t>
      </w:r>
      <w:proofErr w:type="spellEnd"/>
      <w:r w:rsidRPr="00914E83">
        <w:rPr>
          <w:rFonts w:ascii="Times New Roman" w:hAnsi="Times New Roman" w:cs="Times New Roman"/>
          <w:sz w:val="24"/>
          <w:szCs w:val="24"/>
        </w:rPr>
        <w:t>.</w:t>
      </w:r>
    </w:p>
    <w:p w:rsidR="00B660A5" w:rsidRPr="00914E83" w:rsidRDefault="00B660A5" w:rsidP="00FC73EB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jc w:val="right"/>
        <w:rPr>
          <w:bCs/>
          <w:iCs/>
          <w:sz w:val="28"/>
          <w:szCs w:val="28"/>
        </w:rPr>
        <w:sectPr w:rsidR="00B660A5" w:rsidRPr="00914E83" w:rsidSect="00FC73EB">
          <w:pgSz w:w="16838" w:h="11906" w:orient="landscape"/>
          <w:pgMar w:top="1701" w:right="1134" w:bottom="851" w:left="851" w:header="709" w:footer="558" w:gutter="0"/>
          <w:cols w:space="708"/>
          <w:titlePg/>
          <w:docGrid w:linePitch="360"/>
        </w:sectPr>
      </w:pPr>
    </w:p>
    <w:p w:rsidR="00FC73EB" w:rsidRPr="00914E83" w:rsidRDefault="00FC73EB" w:rsidP="00FC73E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4E8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D24F12" w:rsidRPr="00914E83">
        <w:rPr>
          <w:rFonts w:ascii="Times New Roman" w:hAnsi="Times New Roman" w:cs="Times New Roman"/>
          <w:sz w:val="28"/>
          <w:szCs w:val="28"/>
        </w:rPr>
        <w:t>2</w:t>
      </w:r>
    </w:p>
    <w:p w:rsidR="00FC73EB" w:rsidRPr="00914E83" w:rsidRDefault="00FC73EB" w:rsidP="00FC73E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E83">
        <w:rPr>
          <w:rFonts w:ascii="Times New Roman" w:hAnsi="Times New Roman" w:cs="Times New Roman"/>
          <w:b/>
          <w:sz w:val="28"/>
          <w:szCs w:val="28"/>
        </w:rPr>
        <w:t>ТИПОВАЯ ФОРМА</w:t>
      </w:r>
    </w:p>
    <w:p w:rsidR="00FC73EB" w:rsidRPr="00914E83" w:rsidRDefault="00FC73EB" w:rsidP="00FC73E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E83">
        <w:rPr>
          <w:rFonts w:ascii="Times New Roman" w:hAnsi="Times New Roman" w:cs="Times New Roman"/>
          <w:b/>
          <w:sz w:val="28"/>
          <w:szCs w:val="28"/>
        </w:rPr>
        <w:t>СОПРОВОДИТЕЛЬНОГО ТАЛОНА ОТХОДОВ СТРОИТЕЛЬСТВА И СНОСА</w:t>
      </w:r>
    </w:p>
    <w:p w:rsidR="00FC73EB" w:rsidRPr="00914E83" w:rsidRDefault="00FC73EB" w:rsidP="00FC73EB">
      <w:pPr>
        <w:pStyle w:val="ConsPlusNonformat"/>
        <w:jc w:val="both"/>
        <w:rPr>
          <w:rFonts w:ascii="Times New Roman" w:hAnsi="Times New Roman" w:cs="Times New Roman"/>
        </w:rPr>
      </w:pPr>
    </w:p>
    <w:p w:rsidR="00FC73EB" w:rsidRPr="00914E83" w:rsidRDefault="00FC73EB" w:rsidP="00FC73EB">
      <w:pPr>
        <w:pStyle w:val="ConsPlusNonformat"/>
        <w:jc w:val="center"/>
      </w:pPr>
      <w:r w:rsidRPr="00914E83">
        <w:t>СОПРОВОДИТЕЛЬНЫЙ ТАЛОН N ________</w:t>
      </w:r>
    </w:p>
    <w:p w:rsidR="00FC73EB" w:rsidRPr="00914E83" w:rsidRDefault="00FC73EB" w:rsidP="00FC73EB">
      <w:pPr>
        <w:pStyle w:val="ConsPlusNonformat"/>
        <w:jc w:val="center"/>
      </w:pPr>
      <w:r w:rsidRPr="00914E83">
        <w:t xml:space="preserve">ПО ОТХОДАМ СТРОИТЕЛЬСТВА И СНОСА, НАПРАВЛЯЕМЫМ </w:t>
      </w:r>
      <w:proofErr w:type="gramStart"/>
      <w:r w:rsidRPr="00914E83">
        <w:t>НА</w:t>
      </w:r>
      <w:proofErr w:type="gramEnd"/>
      <w:r w:rsidRPr="00914E83">
        <w:t>:</w:t>
      </w:r>
    </w:p>
    <w:p w:rsidR="00FC73EB" w:rsidRPr="00914E83" w:rsidRDefault="00FC73EB" w:rsidP="00FC73EB">
      <w:pPr>
        <w:pStyle w:val="ConsPlusNonformat"/>
        <w:jc w:val="center"/>
      </w:pPr>
      <w:r w:rsidRPr="00914E83">
        <w:t>ПЕРЕРАБОТКУ, ЗАХОРОНЕНИЕ (НУЖНОЕ ПОДЧЕРКНУТЬ)</w:t>
      </w:r>
    </w:p>
    <w:p w:rsidR="00FC73EB" w:rsidRPr="00914E83" w:rsidRDefault="00FC73EB" w:rsidP="00FC73EB">
      <w:pPr>
        <w:pStyle w:val="ConsPlusNonformat"/>
        <w:jc w:val="both"/>
      </w:pP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   1. Заполняется </w:t>
      </w:r>
      <w:proofErr w:type="spellStart"/>
      <w:r w:rsidRPr="00914E83">
        <w:t>отходопроизводителем</w:t>
      </w:r>
      <w:proofErr w:type="spellEnd"/>
    </w:p>
    <w:p w:rsidR="00FC73EB" w:rsidRPr="00914E83" w:rsidRDefault="00FC73EB" w:rsidP="00FC73EB">
      <w:pPr>
        <w:pStyle w:val="ConsPlusNonformat"/>
        <w:jc w:val="both"/>
      </w:pPr>
      <w:r w:rsidRPr="00914E83">
        <w:t>__________________________________________________________________</w:t>
      </w: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      (наименование </w:t>
      </w:r>
      <w:proofErr w:type="spellStart"/>
      <w:r w:rsidRPr="00914E83">
        <w:t>отходопроизводителя</w:t>
      </w:r>
      <w:proofErr w:type="spellEnd"/>
      <w:r w:rsidRPr="00914E83">
        <w:t>, юридический адрес)</w:t>
      </w:r>
    </w:p>
    <w:p w:rsidR="00FC73EB" w:rsidRPr="00914E83" w:rsidRDefault="00FC73EB" w:rsidP="00FC73EB">
      <w:pPr>
        <w:pStyle w:val="ConsPlusNonformat"/>
        <w:jc w:val="both"/>
      </w:pPr>
      <w:r w:rsidRPr="00914E83">
        <w:t>__________________________________________________________________</w:t>
      </w: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            (должность, Ф.И.О., подпись  руководителя)</w:t>
      </w:r>
    </w:p>
    <w:p w:rsidR="00FC73EB" w:rsidRPr="00914E83" w:rsidRDefault="00FC73EB" w:rsidP="00FC73EB">
      <w:pPr>
        <w:pStyle w:val="ConsPlusNonformat"/>
        <w:jc w:val="both"/>
      </w:pP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                                                        М.П.</w:t>
      </w:r>
    </w:p>
    <w:p w:rsidR="00FC73EB" w:rsidRPr="00914E83" w:rsidRDefault="00FC73EB" w:rsidP="00FC73EB">
      <w:pPr>
        <w:pStyle w:val="ConsPlusNonformat"/>
        <w:jc w:val="both"/>
      </w:pPr>
      <w:r w:rsidRPr="00914E83">
        <w:t>Направлено "____" ___________ 200__ г.:</w:t>
      </w: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           ┌───┬────────────┬──────────┬─────────┬────┐</w:t>
      </w: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           │N  │</w:t>
      </w:r>
      <w:proofErr w:type="spellStart"/>
      <w:r w:rsidRPr="00914E83">
        <w:t>Наименование│Количество│Класс</w:t>
      </w:r>
      <w:proofErr w:type="spellEnd"/>
      <w:r w:rsidRPr="00914E83">
        <w:t xml:space="preserve">    │Тара│</w:t>
      </w: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           │п/</w:t>
      </w:r>
      <w:proofErr w:type="spellStart"/>
      <w:r w:rsidRPr="00914E83">
        <w:t>п│отходов</w:t>
      </w:r>
      <w:proofErr w:type="spellEnd"/>
      <w:r w:rsidRPr="00914E83">
        <w:t xml:space="preserve">     │</w:t>
      </w:r>
      <w:proofErr w:type="gramStart"/>
      <w:r w:rsidRPr="00914E83">
        <w:t>отходов</w:t>
      </w:r>
      <w:proofErr w:type="gramEnd"/>
      <w:r w:rsidRPr="00914E83">
        <w:t xml:space="preserve">, </w:t>
      </w:r>
      <w:proofErr w:type="spellStart"/>
      <w:r w:rsidRPr="00914E83">
        <w:t>т│опасности</w:t>
      </w:r>
      <w:proofErr w:type="spellEnd"/>
      <w:r w:rsidRPr="00914E83">
        <w:t>│    │</w:t>
      </w: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           └───┴────────────┴──────────┴─────────┴────┘</w:t>
      </w: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с </w:t>
      </w:r>
      <w:proofErr w:type="spellStart"/>
      <w:r w:rsidRPr="00914E83">
        <w:t>отходоперевозчиком</w:t>
      </w:r>
      <w:proofErr w:type="spellEnd"/>
      <w:r w:rsidRPr="00914E83">
        <w:t>:</w:t>
      </w:r>
    </w:p>
    <w:p w:rsidR="00FC73EB" w:rsidRPr="00914E83" w:rsidRDefault="00FC73EB" w:rsidP="00FC73EB">
      <w:pPr>
        <w:pStyle w:val="ConsPlusNonformat"/>
        <w:jc w:val="both"/>
      </w:pPr>
      <w:r w:rsidRPr="00914E83">
        <w:t>__________________________________________________________________</w:t>
      </w: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                (наименование, юридический адрес)</w:t>
      </w:r>
    </w:p>
    <w:p w:rsidR="00FC73EB" w:rsidRPr="00914E83" w:rsidRDefault="00FC73EB" w:rsidP="00FC73EB">
      <w:pPr>
        <w:pStyle w:val="ConsPlusNonformat"/>
        <w:jc w:val="both"/>
      </w:pPr>
      <w:r w:rsidRPr="00914E83">
        <w:t>с: _______________________________________________________________</w:t>
      </w: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    (наименование и месторасположение объекта образования отходов)</w:t>
      </w:r>
    </w:p>
    <w:p w:rsidR="00FC73EB" w:rsidRPr="00914E83" w:rsidRDefault="00FC73EB" w:rsidP="00FC73EB">
      <w:pPr>
        <w:pStyle w:val="ConsPlusNonformat"/>
        <w:jc w:val="both"/>
      </w:pPr>
      <w:r w:rsidRPr="00914E83">
        <w:t>на: ______________________________________________________________</w:t>
      </w: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          (наименование пункта назначения и </w:t>
      </w:r>
      <w:proofErr w:type="spellStart"/>
      <w:r w:rsidRPr="00914E83">
        <w:t>отходополучателя</w:t>
      </w:r>
      <w:proofErr w:type="spellEnd"/>
      <w:r w:rsidRPr="00914E83">
        <w:t>)</w:t>
      </w:r>
    </w:p>
    <w:p w:rsidR="00FC73EB" w:rsidRPr="00914E83" w:rsidRDefault="00FC73EB" w:rsidP="00FC73EB">
      <w:pPr>
        <w:pStyle w:val="ConsPlusNonformat"/>
        <w:jc w:val="both"/>
      </w:pP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2. Заполняется представителем </w:t>
      </w:r>
      <w:proofErr w:type="spellStart"/>
      <w:r w:rsidRPr="00914E83">
        <w:t>отходоперевозчика</w:t>
      </w:r>
      <w:proofErr w:type="spellEnd"/>
    </w:p>
    <w:p w:rsidR="00FC73EB" w:rsidRPr="00914E83" w:rsidRDefault="00FC73EB" w:rsidP="00FC73EB">
      <w:pPr>
        <w:pStyle w:val="ConsPlusNonformat"/>
        <w:jc w:val="both"/>
      </w:pPr>
    </w:p>
    <w:p w:rsidR="00FC73EB" w:rsidRPr="00914E83" w:rsidRDefault="00FC73EB" w:rsidP="00FC73EB">
      <w:pPr>
        <w:pStyle w:val="ConsPlusNonformat"/>
        <w:jc w:val="both"/>
      </w:pPr>
      <w:r w:rsidRPr="00914E83">
        <w:t>"____" ___________ 200__ г.</w:t>
      </w:r>
    </w:p>
    <w:p w:rsidR="00FC73EB" w:rsidRPr="00914E83" w:rsidRDefault="00FC73EB" w:rsidP="00FC73EB">
      <w:pPr>
        <w:pStyle w:val="ConsPlusNonformat"/>
        <w:jc w:val="both"/>
      </w:pPr>
      <w:r w:rsidRPr="00914E83">
        <w:t>__________________________________________________________________</w:t>
      </w: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          </w:t>
      </w:r>
      <w:proofErr w:type="gramStart"/>
      <w:r w:rsidRPr="00914E83">
        <w:t xml:space="preserve">(марка и гос. номер автомашины, </w:t>
      </w:r>
      <w:proofErr w:type="spellStart"/>
      <w:r w:rsidRPr="00914E83">
        <w:t>задействуемой</w:t>
      </w:r>
      <w:proofErr w:type="spellEnd"/>
      <w:proofErr w:type="gramEnd"/>
    </w:p>
    <w:p w:rsidR="00FC73EB" w:rsidRPr="00914E83" w:rsidRDefault="00FC73EB" w:rsidP="00FC73EB">
      <w:pPr>
        <w:pStyle w:val="ConsPlusNonformat"/>
        <w:jc w:val="both"/>
      </w:pPr>
      <w:r w:rsidRPr="00914E83">
        <w:t>__________________________________________________________________</w:t>
      </w: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                      при перевозке отходов)</w:t>
      </w:r>
    </w:p>
    <w:p w:rsidR="00FC73EB" w:rsidRPr="00914E83" w:rsidRDefault="00FC73EB" w:rsidP="00FC73EB">
      <w:pPr>
        <w:pStyle w:val="ConsPlusNonformat"/>
        <w:jc w:val="both"/>
      </w:pPr>
      <w:r w:rsidRPr="00914E83">
        <w:t>__________________________________________________________________</w:t>
      </w: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        </w:t>
      </w:r>
      <w:proofErr w:type="gramStart"/>
      <w:r w:rsidRPr="00914E83">
        <w:t>(Ф.И.О. водителя или экспедитора, ответственного</w:t>
      </w:r>
      <w:proofErr w:type="gramEnd"/>
    </w:p>
    <w:p w:rsidR="00FC73EB" w:rsidRPr="00914E83" w:rsidRDefault="00FC73EB" w:rsidP="00FC73EB">
      <w:pPr>
        <w:pStyle w:val="ConsPlusNonformat"/>
        <w:jc w:val="both"/>
      </w:pPr>
      <w:r w:rsidRPr="00914E83">
        <w:t>__________________________________________________________________</w:t>
      </w: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                          за перевозку)</w:t>
      </w:r>
    </w:p>
    <w:p w:rsidR="00FC73EB" w:rsidRPr="00914E83" w:rsidRDefault="00FC73EB" w:rsidP="00FC73EB">
      <w:pPr>
        <w:pStyle w:val="ConsPlusNonformat"/>
        <w:jc w:val="both"/>
      </w:pPr>
      <w:r w:rsidRPr="00914E83">
        <w:t>__________________________________________________________________</w:t>
      </w: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           (подпись лица, ответственного за перевозку)</w:t>
      </w: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3. Заполняется </w:t>
      </w:r>
      <w:proofErr w:type="spellStart"/>
      <w:r w:rsidRPr="00914E83">
        <w:t>отходополучателем</w:t>
      </w:r>
      <w:proofErr w:type="spellEnd"/>
    </w:p>
    <w:p w:rsidR="00FC73EB" w:rsidRPr="00914E83" w:rsidRDefault="00FC73EB" w:rsidP="00FC73EB">
      <w:pPr>
        <w:pStyle w:val="ConsPlusNonformat"/>
        <w:jc w:val="both"/>
      </w:pPr>
    </w:p>
    <w:p w:rsidR="00FC73EB" w:rsidRPr="00914E83" w:rsidRDefault="00FC73EB" w:rsidP="00FC73EB">
      <w:pPr>
        <w:pStyle w:val="ConsPlusNonformat"/>
        <w:jc w:val="both"/>
      </w:pPr>
      <w:r w:rsidRPr="00914E83">
        <w:t>Принято: "____" ___________ 200__ г.:</w:t>
      </w: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    ┌───┬────────────┬──────────┬─────────┬────┬────────────┐</w:t>
      </w: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    │N  │</w:t>
      </w:r>
      <w:proofErr w:type="spellStart"/>
      <w:r w:rsidRPr="00914E83">
        <w:t>Наименование│Количество│Класс</w:t>
      </w:r>
      <w:proofErr w:type="spellEnd"/>
      <w:r w:rsidRPr="00914E83">
        <w:t xml:space="preserve">    │</w:t>
      </w:r>
      <w:proofErr w:type="spellStart"/>
      <w:r w:rsidRPr="00914E83">
        <w:t>Тара│Способ</w:t>
      </w:r>
      <w:proofErr w:type="spellEnd"/>
      <w:r w:rsidRPr="00914E83">
        <w:t xml:space="preserve">      │</w:t>
      </w: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    │п/</w:t>
      </w:r>
      <w:proofErr w:type="spellStart"/>
      <w:r w:rsidRPr="00914E83">
        <w:t>п│отходов</w:t>
      </w:r>
      <w:proofErr w:type="spellEnd"/>
      <w:r w:rsidRPr="00914E83">
        <w:t xml:space="preserve">     │</w:t>
      </w:r>
      <w:proofErr w:type="gramStart"/>
      <w:r w:rsidRPr="00914E83">
        <w:t>отходов</w:t>
      </w:r>
      <w:proofErr w:type="gramEnd"/>
      <w:r w:rsidRPr="00914E83">
        <w:t xml:space="preserve">, </w:t>
      </w:r>
      <w:proofErr w:type="spellStart"/>
      <w:r w:rsidRPr="00914E83">
        <w:t>т│опасности</w:t>
      </w:r>
      <w:proofErr w:type="spellEnd"/>
      <w:r w:rsidRPr="00914E83">
        <w:t>│    │переработки,│</w:t>
      </w: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    │   │            │          │         │    │захоронения │</w:t>
      </w: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    └───┴────────────┴──────────┴─────────┴────┴────────────┘</w:t>
      </w:r>
    </w:p>
    <w:p w:rsidR="00FC73EB" w:rsidRPr="00914E83" w:rsidRDefault="00FC73EB" w:rsidP="00FC73EB">
      <w:pPr>
        <w:pStyle w:val="ConsPlusNonformat"/>
        <w:jc w:val="both"/>
      </w:pPr>
    </w:p>
    <w:p w:rsidR="00FC73EB" w:rsidRPr="00914E83" w:rsidRDefault="00FC73EB" w:rsidP="00FC73EB">
      <w:pPr>
        <w:pStyle w:val="ConsPlusNonformat"/>
        <w:jc w:val="both"/>
      </w:pPr>
      <w:r w:rsidRPr="00914E83">
        <w:t>__________________________________________________________________</w:t>
      </w: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      (наименование </w:t>
      </w:r>
      <w:proofErr w:type="spellStart"/>
      <w:r w:rsidRPr="00914E83">
        <w:t>отходопроизводителя</w:t>
      </w:r>
      <w:proofErr w:type="spellEnd"/>
      <w:r w:rsidRPr="00914E83">
        <w:t>, юридический адрес)</w:t>
      </w:r>
    </w:p>
    <w:p w:rsidR="00FC73EB" w:rsidRPr="00914E83" w:rsidRDefault="00FC73EB" w:rsidP="00FC73EB">
      <w:pPr>
        <w:pStyle w:val="ConsPlusNonformat"/>
        <w:jc w:val="both"/>
      </w:pPr>
      <w:r w:rsidRPr="00914E83">
        <w:t>__________________________________________________________________</w:t>
      </w:r>
    </w:p>
    <w:p w:rsidR="00FC73EB" w:rsidRPr="00914E83" w:rsidRDefault="00FC73EB" w:rsidP="00FC73EB">
      <w:pPr>
        <w:pStyle w:val="ConsPlusNonformat"/>
        <w:jc w:val="both"/>
      </w:pPr>
      <w:r w:rsidRPr="00914E83">
        <w:t xml:space="preserve">            (должность, Ф.И.О., подпись  руководителя)</w:t>
      </w:r>
    </w:p>
    <w:p w:rsidR="00063BAB" w:rsidRPr="00914E83" w:rsidRDefault="00FC73EB" w:rsidP="007F2F75">
      <w:pPr>
        <w:pStyle w:val="ConsPlusNonformat"/>
        <w:jc w:val="both"/>
      </w:pPr>
      <w:r w:rsidRPr="00914E83">
        <w:t xml:space="preserve">                                                         М.П.</w:t>
      </w:r>
    </w:p>
    <w:sectPr w:rsidR="00063BAB" w:rsidRPr="00914E83" w:rsidSect="00FB558D">
      <w:pgSz w:w="11906" w:h="16838"/>
      <w:pgMar w:top="1134" w:right="851" w:bottom="851" w:left="1701" w:header="709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315" w:rsidRDefault="00651315">
      <w:r>
        <w:separator/>
      </w:r>
    </w:p>
  </w:endnote>
  <w:endnote w:type="continuationSeparator" w:id="0">
    <w:p w:rsidR="00651315" w:rsidRDefault="0065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8B7" w:rsidRPr="00CA4C98" w:rsidRDefault="005E78B7" w:rsidP="00E32D6E">
    <w:pPr>
      <w:pStyle w:val="a5"/>
      <w:pBdr>
        <w:bottom w:val="double" w:sz="4" w:space="0" w:color="auto"/>
      </w:pBdr>
      <w:overflowPunct w:val="0"/>
      <w:ind w:right="-249"/>
      <w:textAlignment w:val="baseline"/>
    </w:pPr>
  </w:p>
  <w:p w:rsidR="005E78B7" w:rsidRPr="00E32D6E" w:rsidRDefault="005E78B7" w:rsidP="00E32D6E">
    <w:pPr>
      <w:pStyle w:val="4"/>
      <w:numPr>
        <w:ilvl w:val="0"/>
        <w:numId w:val="0"/>
      </w:numPr>
      <w:rPr>
        <w:i/>
      </w:rPr>
    </w:pPr>
    <w:r>
      <w:rPr>
        <w:rFonts w:ascii="Times New Roman" w:hAnsi="Times New Roman"/>
        <w:i/>
        <w:sz w:val="18"/>
        <w:szCs w:val="18"/>
      </w:rPr>
      <w:t>Владелец процесса: З</w:t>
    </w:r>
    <w:r w:rsidRPr="00E32D6E">
      <w:rPr>
        <w:rFonts w:ascii="Times New Roman" w:hAnsi="Times New Roman"/>
        <w:i/>
        <w:sz w:val="18"/>
        <w:szCs w:val="18"/>
      </w:rPr>
      <w:t xml:space="preserve">аместитель генерального директора по </w:t>
    </w:r>
    <w:r>
      <w:rPr>
        <w:rFonts w:ascii="Times New Roman" w:hAnsi="Times New Roman"/>
        <w:i/>
        <w:sz w:val="18"/>
        <w:szCs w:val="18"/>
      </w:rPr>
      <w:t>капитальному строительству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315" w:rsidRDefault="00651315">
      <w:r>
        <w:separator/>
      </w:r>
    </w:p>
  </w:footnote>
  <w:footnote w:type="continuationSeparator" w:id="0">
    <w:p w:rsidR="00651315" w:rsidRDefault="00651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8B7" w:rsidRDefault="005E78B7" w:rsidP="00420253">
    <w:pPr>
      <w:pStyle w:val="a5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  <w:rPr>
        <w:b/>
        <w:i/>
        <w:sz w:val="18"/>
        <w:szCs w:val="18"/>
      </w:rPr>
    </w:pPr>
    <w:r w:rsidRPr="00836381">
      <w:rPr>
        <w:b/>
        <w:i/>
        <w:sz w:val="18"/>
        <w:szCs w:val="18"/>
      </w:rPr>
      <w:t xml:space="preserve">Инструкция </w:t>
    </w:r>
    <w:r>
      <w:rPr>
        <w:b/>
        <w:i/>
        <w:sz w:val="18"/>
        <w:szCs w:val="18"/>
      </w:rPr>
      <w:t>п</w:t>
    </w:r>
    <w:r w:rsidRPr="00836381">
      <w:rPr>
        <w:b/>
        <w:i/>
        <w:sz w:val="18"/>
        <w:szCs w:val="18"/>
      </w:rPr>
      <w:t xml:space="preserve">о </w:t>
    </w:r>
    <w:r>
      <w:rPr>
        <w:b/>
        <w:i/>
        <w:sz w:val="18"/>
        <w:szCs w:val="18"/>
      </w:rPr>
      <w:t xml:space="preserve">контролю разрешительной и исполнительной документации по соблюдению подрядчиком </w:t>
    </w:r>
  </w:p>
  <w:p w:rsidR="005E78B7" w:rsidRDefault="005E78B7" w:rsidP="00420253">
    <w:pPr>
      <w:pStyle w:val="a5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  <w:rPr>
        <w:b/>
        <w:i/>
        <w:sz w:val="18"/>
        <w:szCs w:val="18"/>
      </w:rPr>
    </w:pPr>
    <w:r>
      <w:rPr>
        <w:b/>
        <w:i/>
        <w:sz w:val="18"/>
        <w:szCs w:val="18"/>
      </w:rPr>
      <w:t xml:space="preserve">порядка обращения с отходами и грунтами, образованными в результате строительства и реконструкции объектов </w:t>
    </w:r>
  </w:p>
  <w:p w:rsidR="005E78B7" w:rsidRDefault="005E78B7" w:rsidP="00420253">
    <w:pPr>
      <w:pStyle w:val="a5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  <w:rPr>
        <w:b/>
        <w:i/>
        <w:sz w:val="18"/>
        <w:szCs w:val="18"/>
      </w:rPr>
    </w:pPr>
    <w:r>
      <w:rPr>
        <w:b/>
        <w:i/>
        <w:sz w:val="18"/>
        <w:szCs w:val="18"/>
      </w:rPr>
      <w:t xml:space="preserve">Общества класса 35 </w:t>
    </w:r>
    <w:proofErr w:type="spellStart"/>
    <w:r>
      <w:rPr>
        <w:b/>
        <w:i/>
        <w:sz w:val="18"/>
        <w:szCs w:val="18"/>
      </w:rPr>
      <w:t>кВ</w:t>
    </w:r>
    <w:proofErr w:type="spellEnd"/>
    <w:r>
      <w:rPr>
        <w:b/>
        <w:i/>
        <w:sz w:val="18"/>
        <w:szCs w:val="18"/>
      </w:rPr>
      <w:t xml:space="preserve"> и выше, </w:t>
    </w:r>
    <w:r w:rsidRPr="00836381">
      <w:rPr>
        <w:b/>
        <w:i/>
        <w:sz w:val="18"/>
        <w:szCs w:val="18"/>
      </w:rPr>
      <w:t>расположенных на территории го</w:t>
    </w:r>
    <w:r>
      <w:rPr>
        <w:b/>
        <w:i/>
        <w:sz w:val="18"/>
        <w:szCs w:val="18"/>
      </w:rPr>
      <w:t>рода Москвы</w:t>
    </w:r>
    <w:r w:rsidRPr="00836381">
      <w:rPr>
        <w:b/>
        <w:i/>
        <w:sz w:val="18"/>
        <w:szCs w:val="18"/>
      </w:rPr>
      <w:t xml:space="preserve">. </w:t>
    </w:r>
    <w:r>
      <w:rPr>
        <w:b/>
        <w:i/>
        <w:sz w:val="18"/>
        <w:szCs w:val="18"/>
      </w:rPr>
      <w:t>Издание 1.</w:t>
    </w:r>
  </w:p>
  <w:p w:rsidR="005E78B7" w:rsidRPr="008835CB" w:rsidRDefault="005E78B7" w:rsidP="00E8244C">
    <w:pPr>
      <w:pStyle w:val="a5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jc w:val="right"/>
      <w:textAlignment w:val="baseline"/>
      <w:rPr>
        <w:b/>
        <w:i/>
        <w:sz w:val="18"/>
        <w:szCs w:val="18"/>
      </w:rPr>
    </w:pPr>
    <w:r>
      <w:rPr>
        <w:b/>
        <w:i/>
        <w:sz w:val="18"/>
        <w:szCs w:val="18"/>
      </w:rPr>
      <w:t>Страница</w:t>
    </w:r>
    <w:r w:rsidRPr="008835CB">
      <w:rPr>
        <w:b/>
        <w:i/>
        <w:sz w:val="18"/>
        <w:szCs w:val="18"/>
      </w:rPr>
      <w:t xml:space="preserve">. </w:t>
    </w:r>
    <w:r w:rsidR="008F1D60" w:rsidRPr="008835CB">
      <w:rPr>
        <w:b/>
        <w:i/>
        <w:snapToGrid w:val="0"/>
        <w:sz w:val="18"/>
        <w:szCs w:val="18"/>
      </w:rPr>
      <w:fldChar w:fldCharType="begin"/>
    </w:r>
    <w:r w:rsidRPr="008835CB">
      <w:rPr>
        <w:b/>
        <w:i/>
        <w:snapToGrid w:val="0"/>
        <w:sz w:val="18"/>
        <w:szCs w:val="18"/>
      </w:rPr>
      <w:instrText xml:space="preserve"> PAGE  \* MERGEFORMAT </w:instrText>
    </w:r>
    <w:r w:rsidR="008F1D60" w:rsidRPr="008835CB">
      <w:rPr>
        <w:b/>
        <w:i/>
        <w:snapToGrid w:val="0"/>
        <w:sz w:val="18"/>
        <w:szCs w:val="18"/>
      </w:rPr>
      <w:fldChar w:fldCharType="separate"/>
    </w:r>
    <w:r w:rsidR="000E1969">
      <w:rPr>
        <w:b/>
        <w:i/>
        <w:noProof/>
        <w:snapToGrid w:val="0"/>
        <w:sz w:val="18"/>
        <w:szCs w:val="18"/>
      </w:rPr>
      <w:t>5</w:t>
    </w:r>
    <w:r w:rsidR="008F1D60" w:rsidRPr="008835CB">
      <w:rPr>
        <w:b/>
        <w:i/>
        <w:snapToGrid w:val="0"/>
        <w:sz w:val="18"/>
        <w:szCs w:val="18"/>
      </w:rPr>
      <w:fldChar w:fldCharType="end"/>
    </w:r>
    <w:r w:rsidRPr="008835CB">
      <w:rPr>
        <w:b/>
        <w:i/>
        <w:snapToGrid w:val="0"/>
        <w:sz w:val="18"/>
        <w:szCs w:val="18"/>
      </w:rPr>
      <w:t xml:space="preserve"> из </w:t>
    </w:r>
    <w:r w:rsidR="008F1D60" w:rsidRPr="008835CB">
      <w:rPr>
        <w:b/>
        <w:i/>
        <w:snapToGrid w:val="0"/>
        <w:sz w:val="18"/>
        <w:szCs w:val="18"/>
      </w:rPr>
      <w:fldChar w:fldCharType="begin"/>
    </w:r>
    <w:r w:rsidRPr="008835CB">
      <w:rPr>
        <w:b/>
        <w:i/>
        <w:snapToGrid w:val="0"/>
        <w:sz w:val="18"/>
        <w:szCs w:val="18"/>
      </w:rPr>
      <w:instrText xml:space="preserve"> NUMPAGES  \# "0" \* Arabic  \* MERGEFORMAT </w:instrText>
    </w:r>
    <w:r w:rsidR="008F1D60" w:rsidRPr="008835CB">
      <w:rPr>
        <w:b/>
        <w:i/>
        <w:snapToGrid w:val="0"/>
        <w:sz w:val="18"/>
        <w:szCs w:val="18"/>
      </w:rPr>
      <w:fldChar w:fldCharType="separate"/>
    </w:r>
    <w:r w:rsidR="000E1969">
      <w:rPr>
        <w:b/>
        <w:i/>
        <w:noProof/>
        <w:snapToGrid w:val="0"/>
        <w:sz w:val="18"/>
        <w:szCs w:val="18"/>
      </w:rPr>
      <w:t>12</w:t>
    </w:r>
    <w:r w:rsidR="008F1D60" w:rsidRPr="008835CB">
      <w:rPr>
        <w:b/>
        <w:i/>
        <w:snapToGrid w:val="0"/>
        <w:sz w:val="18"/>
        <w:szCs w:val="1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8B7" w:rsidRDefault="005E78B7" w:rsidP="007F2F75">
    <w:pPr>
      <w:pStyle w:val="a5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  <w:rPr>
        <w:b/>
        <w:i/>
        <w:sz w:val="18"/>
        <w:szCs w:val="18"/>
      </w:rPr>
    </w:pPr>
    <w:r w:rsidRPr="00836381">
      <w:rPr>
        <w:b/>
        <w:i/>
        <w:sz w:val="18"/>
        <w:szCs w:val="18"/>
      </w:rPr>
      <w:t xml:space="preserve">Инструкция </w:t>
    </w:r>
    <w:r>
      <w:rPr>
        <w:b/>
        <w:i/>
        <w:sz w:val="18"/>
        <w:szCs w:val="18"/>
      </w:rPr>
      <w:t>п</w:t>
    </w:r>
    <w:r w:rsidRPr="00836381">
      <w:rPr>
        <w:b/>
        <w:i/>
        <w:sz w:val="18"/>
        <w:szCs w:val="18"/>
      </w:rPr>
      <w:t xml:space="preserve">о </w:t>
    </w:r>
    <w:r>
      <w:rPr>
        <w:b/>
        <w:i/>
        <w:sz w:val="18"/>
        <w:szCs w:val="18"/>
      </w:rPr>
      <w:t xml:space="preserve">контролю разрешительной и исполнительной документации по соблюдению подрядчиком </w:t>
    </w:r>
  </w:p>
  <w:p w:rsidR="005E78B7" w:rsidRDefault="005E78B7" w:rsidP="007F2F75">
    <w:pPr>
      <w:pStyle w:val="a5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  <w:rPr>
        <w:b/>
        <w:i/>
        <w:sz w:val="18"/>
        <w:szCs w:val="18"/>
      </w:rPr>
    </w:pPr>
    <w:r>
      <w:rPr>
        <w:b/>
        <w:i/>
        <w:sz w:val="18"/>
        <w:szCs w:val="18"/>
      </w:rPr>
      <w:t xml:space="preserve">порядка обращения с отходами и грунтами, образованными в результате строительства и реконструкции объектов </w:t>
    </w:r>
  </w:p>
  <w:p w:rsidR="005E78B7" w:rsidRDefault="005E78B7" w:rsidP="007F2F75">
    <w:pPr>
      <w:pStyle w:val="a5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  <w:rPr>
        <w:b/>
        <w:i/>
        <w:sz w:val="18"/>
        <w:szCs w:val="18"/>
      </w:rPr>
    </w:pPr>
    <w:r>
      <w:rPr>
        <w:b/>
        <w:i/>
        <w:sz w:val="18"/>
        <w:szCs w:val="18"/>
      </w:rPr>
      <w:t xml:space="preserve">Общества 35 </w:t>
    </w:r>
    <w:proofErr w:type="spellStart"/>
    <w:r>
      <w:rPr>
        <w:b/>
        <w:i/>
        <w:sz w:val="18"/>
        <w:szCs w:val="18"/>
      </w:rPr>
      <w:t>кВ</w:t>
    </w:r>
    <w:proofErr w:type="spellEnd"/>
    <w:r>
      <w:rPr>
        <w:b/>
        <w:i/>
        <w:sz w:val="18"/>
        <w:szCs w:val="18"/>
      </w:rPr>
      <w:t xml:space="preserve"> и выше, </w:t>
    </w:r>
    <w:r w:rsidRPr="00836381">
      <w:rPr>
        <w:b/>
        <w:i/>
        <w:sz w:val="18"/>
        <w:szCs w:val="18"/>
      </w:rPr>
      <w:t>расположенных на территории го</w:t>
    </w:r>
    <w:r>
      <w:rPr>
        <w:b/>
        <w:i/>
        <w:sz w:val="18"/>
        <w:szCs w:val="18"/>
      </w:rPr>
      <w:t>рода Москвы</w:t>
    </w:r>
    <w:r w:rsidRPr="00836381">
      <w:rPr>
        <w:b/>
        <w:i/>
        <w:sz w:val="18"/>
        <w:szCs w:val="18"/>
      </w:rPr>
      <w:t xml:space="preserve">. </w:t>
    </w:r>
    <w:r>
      <w:rPr>
        <w:b/>
        <w:i/>
        <w:sz w:val="18"/>
        <w:szCs w:val="18"/>
      </w:rPr>
      <w:t>Издание 1.</w:t>
    </w:r>
  </w:p>
  <w:p w:rsidR="005E78B7" w:rsidRPr="008835CB" w:rsidRDefault="005E78B7" w:rsidP="007F2F75">
    <w:pPr>
      <w:pStyle w:val="a5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jc w:val="right"/>
      <w:textAlignment w:val="baseline"/>
      <w:rPr>
        <w:b/>
        <w:i/>
        <w:sz w:val="18"/>
        <w:szCs w:val="18"/>
      </w:rPr>
    </w:pPr>
    <w:r>
      <w:rPr>
        <w:b/>
        <w:i/>
        <w:sz w:val="18"/>
        <w:szCs w:val="18"/>
      </w:rPr>
      <w:t>Страница</w:t>
    </w:r>
    <w:r w:rsidRPr="008835CB">
      <w:rPr>
        <w:b/>
        <w:i/>
        <w:sz w:val="18"/>
        <w:szCs w:val="18"/>
      </w:rPr>
      <w:t xml:space="preserve">. </w:t>
    </w:r>
    <w:r w:rsidR="008F1D60" w:rsidRPr="008835CB">
      <w:rPr>
        <w:b/>
        <w:i/>
        <w:snapToGrid w:val="0"/>
        <w:sz w:val="18"/>
        <w:szCs w:val="18"/>
      </w:rPr>
      <w:fldChar w:fldCharType="begin"/>
    </w:r>
    <w:r w:rsidRPr="008835CB">
      <w:rPr>
        <w:b/>
        <w:i/>
        <w:snapToGrid w:val="0"/>
        <w:sz w:val="18"/>
        <w:szCs w:val="18"/>
      </w:rPr>
      <w:instrText xml:space="preserve"> PAGE  \* MERGEFORMAT </w:instrText>
    </w:r>
    <w:r w:rsidR="008F1D60" w:rsidRPr="008835CB">
      <w:rPr>
        <w:b/>
        <w:i/>
        <w:snapToGrid w:val="0"/>
        <w:sz w:val="18"/>
        <w:szCs w:val="18"/>
      </w:rPr>
      <w:fldChar w:fldCharType="separate"/>
    </w:r>
    <w:r w:rsidR="00A56B69">
      <w:rPr>
        <w:b/>
        <w:i/>
        <w:noProof/>
        <w:snapToGrid w:val="0"/>
        <w:sz w:val="18"/>
        <w:szCs w:val="18"/>
      </w:rPr>
      <w:t>11</w:t>
    </w:r>
    <w:r w:rsidR="008F1D60" w:rsidRPr="008835CB">
      <w:rPr>
        <w:b/>
        <w:i/>
        <w:snapToGrid w:val="0"/>
        <w:sz w:val="18"/>
        <w:szCs w:val="18"/>
      </w:rPr>
      <w:fldChar w:fldCharType="end"/>
    </w:r>
    <w:r w:rsidRPr="008835CB">
      <w:rPr>
        <w:b/>
        <w:i/>
        <w:snapToGrid w:val="0"/>
        <w:sz w:val="18"/>
        <w:szCs w:val="18"/>
      </w:rPr>
      <w:t xml:space="preserve"> из </w:t>
    </w:r>
    <w:r w:rsidR="008F1D60" w:rsidRPr="008835CB">
      <w:rPr>
        <w:b/>
        <w:i/>
        <w:snapToGrid w:val="0"/>
        <w:sz w:val="18"/>
        <w:szCs w:val="18"/>
      </w:rPr>
      <w:fldChar w:fldCharType="begin"/>
    </w:r>
    <w:r w:rsidRPr="008835CB">
      <w:rPr>
        <w:b/>
        <w:i/>
        <w:snapToGrid w:val="0"/>
        <w:sz w:val="18"/>
        <w:szCs w:val="18"/>
      </w:rPr>
      <w:instrText xml:space="preserve"> NUMPAGES  \# "0" \* Arabic  \* MERGEFORMAT </w:instrText>
    </w:r>
    <w:r w:rsidR="008F1D60" w:rsidRPr="008835CB">
      <w:rPr>
        <w:b/>
        <w:i/>
        <w:snapToGrid w:val="0"/>
        <w:sz w:val="18"/>
        <w:szCs w:val="18"/>
      </w:rPr>
      <w:fldChar w:fldCharType="separate"/>
    </w:r>
    <w:r w:rsidR="00A56B69">
      <w:rPr>
        <w:b/>
        <w:i/>
        <w:noProof/>
        <w:snapToGrid w:val="0"/>
        <w:sz w:val="18"/>
        <w:szCs w:val="18"/>
      </w:rPr>
      <w:t>12</w:t>
    </w:r>
    <w:r w:rsidR="008F1D60" w:rsidRPr="008835CB">
      <w:rPr>
        <w:b/>
        <w:i/>
        <w:snapToGrid w:val="0"/>
        <w:sz w:val="18"/>
        <w:szCs w:val="18"/>
      </w:rPr>
      <w:fldChar w:fldCharType="end"/>
    </w:r>
  </w:p>
  <w:p w:rsidR="005E78B7" w:rsidRDefault="005E78B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710E4"/>
    <w:multiLevelType w:val="hybridMultilevel"/>
    <w:tmpl w:val="7BE09D02"/>
    <w:lvl w:ilvl="0" w:tplc="EA8CA1BA">
      <w:start w:val="1"/>
      <w:numFmt w:val="decimal"/>
      <w:lvlText w:val="1.2.%1."/>
      <w:lvlJc w:val="left"/>
      <w:pPr>
        <w:ind w:left="216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B7412"/>
    <w:multiLevelType w:val="multilevel"/>
    <w:tmpl w:val="1DF2579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5C0290D"/>
    <w:multiLevelType w:val="hybridMultilevel"/>
    <w:tmpl w:val="0D46BC8E"/>
    <w:lvl w:ilvl="0" w:tplc="FE3AA5E0">
      <w:start w:val="1"/>
      <w:numFmt w:val="decimal"/>
      <w:lvlText w:val="6.%1."/>
      <w:lvlJc w:val="left"/>
      <w:pPr>
        <w:ind w:left="28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544E2"/>
    <w:multiLevelType w:val="hybridMultilevel"/>
    <w:tmpl w:val="94F2973A"/>
    <w:lvl w:ilvl="0" w:tplc="1A742F8E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265EA"/>
    <w:multiLevelType w:val="multilevel"/>
    <w:tmpl w:val="C12EB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74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bullet"/>
      <w:pStyle w:val="4"/>
      <w:lvlText w:val=""/>
      <w:lvlJc w:val="left"/>
      <w:pPr>
        <w:tabs>
          <w:tab w:val="num" w:pos="4390"/>
        </w:tabs>
        <w:ind w:left="154" w:firstLine="583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5">
    <w:nsid w:val="29FD060A"/>
    <w:multiLevelType w:val="hybridMultilevel"/>
    <w:tmpl w:val="1E1C8A24"/>
    <w:lvl w:ilvl="0" w:tplc="2E20088C">
      <w:start w:val="1"/>
      <w:numFmt w:val="decimal"/>
      <w:lvlText w:val="5.%1."/>
      <w:lvlJc w:val="left"/>
      <w:pPr>
        <w:ind w:left="777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AF3AA0"/>
    <w:multiLevelType w:val="multilevel"/>
    <w:tmpl w:val="661CC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3">
      <w:start w:val="1"/>
      <w:numFmt w:val="decimal"/>
      <w:lvlText w:val="3.1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13A3F06"/>
    <w:multiLevelType w:val="hybridMultilevel"/>
    <w:tmpl w:val="94F2973A"/>
    <w:lvl w:ilvl="0" w:tplc="1A742F8E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010621"/>
    <w:multiLevelType w:val="hybridMultilevel"/>
    <w:tmpl w:val="1D56AD32"/>
    <w:lvl w:ilvl="0" w:tplc="00B8DE1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A62D59E">
      <w:start w:val="1"/>
      <w:numFmt w:val="decimal"/>
      <w:lvlText w:val="3.%2."/>
      <w:lvlJc w:val="left"/>
      <w:pPr>
        <w:ind w:left="1440" w:hanging="360"/>
      </w:pPr>
      <w:rPr>
        <w:rFonts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EC4D4F"/>
    <w:multiLevelType w:val="multilevel"/>
    <w:tmpl w:val="597AF9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."/>
      <w:lvlJc w:val="left"/>
      <w:pPr>
        <w:ind w:left="1080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3">
      <w:start w:val="1"/>
      <w:numFmt w:val="decimal"/>
      <w:lvlText w:val="2.2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88E268A"/>
    <w:multiLevelType w:val="multilevel"/>
    <w:tmpl w:val="FE665160"/>
    <w:lvl w:ilvl="0">
      <w:start w:val="1"/>
      <w:numFmt w:val="decimal"/>
      <w:lvlText w:val="3.2.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3">
      <w:start w:val="1"/>
      <w:numFmt w:val="decimal"/>
      <w:lvlText w:val="2.2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D795A8C"/>
    <w:multiLevelType w:val="hybridMultilevel"/>
    <w:tmpl w:val="0EA88682"/>
    <w:lvl w:ilvl="0" w:tplc="827A0D24">
      <w:start w:val="1"/>
      <w:numFmt w:val="decimal"/>
      <w:lvlText w:val="5.%1."/>
      <w:lvlJc w:val="left"/>
      <w:pPr>
        <w:ind w:left="14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A60374"/>
    <w:multiLevelType w:val="hybridMultilevel"/>
    <w:tmpl w:val="B8F65BFC"/>
    <w:lvl w:ilvl="0" w:tplc="29B68E0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5A7EB4"/>
    <w:multiLevelType w:val="hybridMultilevel"/>
    <w:tmpl w:val="1B642742"/>
    <w:lvl w:ilvl="0" w:tplc="50821AB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1F02B0"/>
    <w:multiLevelType w:val="hybridMultilevel"/>
    <w:tmpl w:val="A88ECBDA"/>
    <w:lvl w:ilvl="0" w:tplc="0A62D59E">
      <w:start w:val="1"/>
      <w:numFmt w:val="decimal"/>
      <w:lvlText w:val="3.%1."/>
      <w:lvlJc w:val="left"/>
      <w:pPr>
        <w:ind w:left="14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7A1DC2"/>
    <w:multiLevelType w:val="multilevel"/>
    <w:tmpl w:val="CE344D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4.%4."/>
      <w:lvlJc w:val="left"/>
      <w:pPr>
        <w:ind w:left="1648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27444C5"/>
    <w:multiLevelType w:val="hybridMultilevel"/>
    <w:tmpl w:val="C7882110"/>
    <w:lvl w:ilvl="0" w:tplc="50821AB0">
      <w:start w:val="1"/>
      <w:numFmt w:val="decimal"/>
      <w:lvlText w:val="4.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224380"/>
    <w:multiLevelType w:val="multilevel"/>
    <w:tmpl w:val="71D8000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7A973377"/>
    <w:multiLevelType w:val="multilevel"/>
    <w:tmpl w:val="F600E14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2"/>
      <w:numFmt w:val="decimal"/>
      <w:lvlText w:val="3.1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7D130874"/>
    <w:multiLevelType w:val="hybridMultilevel"/>
    <w:tmpl w:val="D0807C76"/>
    <w:lvl w:ilvl="0" w:tplc="2E20088C">
      <w:start w:val="1"/>
      <w:numFmt w:val="decimal"/>
      <w:lvlText w:val="5.%1."/>
      <w:lvlJc w:val="left"/>
      <w:pPr>
        <w:ind w:left="777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406442"/>
    <w:multiLevelType w:val="hybridMultilevel"/>
    <w:tmpl w:val="D0807C76"/>
    <w:lvl w:ilvl="0" w:tplc="2E20088C">
      <w:start w:val="1"/>
      <w:numFmt w:val="decimal"/>
      <w:lvlText w:val="5.%1."/>
      <w:lvlJc w:val="left"/>
      <w:pPr>
        <w:ind w:left="777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0"/>
  </w:num>
  <w:num w:numId="5">
    <w:abstractNumId w:val="13"/>
  </w:num>
  <w:num w:numId="6">
    <w:abstractNumId w:val="9"/>
  </w:num>
  <w:num w:numId="7">
    <w:abstractNumId w:val="0"/>
  </w:num>
  <w:num w:numId="8">
    <w:abstractNumId w:val="17"/>
  </w:num>
  <w:num w:numId="9">
    <w:abstractNumId w:val="18"/>
  </w:num>
  <w:num w:numId="10">
    <w:abstractNumId w:val="5"/>
  </w:num>
  <w:num w:numId="11">
    <w:abstractNumId w:val="11"/>
  </w:num>
  <w:num w:numId="12">
    <w:abstractNumId w:val="20"/>
  </w:num>
  <w:num w:numId="13">
    <w:abstractNumId w:val="19"/>
  </w:num>
  <w:num w:numId="14">
    <w:abstractNumId w:val="1"/>
  </w:num>
  <w:num w:numId="15">
    <w:abstractNumId w:val="15"/>
  </w:num>
  <w:num w:numId="16">
    <w:abstractNumId w:val="16"/>
  </w:num>
  <w:num w:numId="17">
    <w:abstractNumId w:val="2"/>
  </w:num>
  <w:num w:numId="18">
    <w:abstractNumId w:val="3"/>
  </w:num>
  <w:num w:numId="19">
    <w:abstractNumId w:val="7"/>
  </w:num>
  <w:num w:numId="20">
    <w:abstractNumId w:val="14"/>
  </w:num>
  <w:num w:numId="21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79E4"/>
    <w:rsid w:val="00000777"/>
    <w:rsid w:val="00003FDF"/>
    <w:rsid w:val="00010216"/>
    <w:rsid w:val="00011EB8"/>
    <w:rsid w:val="00015CFD"/>
    <w:rsid w:val="00017C50"/>
    <w:rsid w:val="0002310B"/>
    <w:rsid w:val="0002603C"/>
    <w:rsid w:val="00031015"/>
    <w:rsid w:val="00032919"/>
    <w:rsid w:val="0003510C"/>
    <w:rsid w:val="00041948"/>
    <w:rsid w:val="000425D8"/>
    <w:rsid w:val="0004348A"/>
    <w:rsid w:val="00043D71"/>
    <w:rsid w:val="00044AD6"/>
    <w:rsid w:val="00044B60"/>
    <w:rsid w:val="00044C5A"/>
    <w:rsid w:val="00044EC0"/>
    <w:rsid w:val="000463A0"/>
    <w:rsid w:val="0004710A"/>
    <w:rsid w:val="00052CF6"/>
    <w:rsid w:val="000534DB"/>
    <w:rsid w:val="000538C3"/>
    <w:rsid w:val="00063BAB"/>
    <w:rsid w:val="000646E0"/>
    <w:rsid w:val="0006638E"/>
    <w:rsid w:val="00066BC3"/>
    <w:rsid w:val="00070081"/>
    <w:rsid w:val="0007306C"/>
    <w:rsid w:val="000739AA"/>
    <w:rsid w:val="00076ABC"/>
    <w:rsid w:val="000800D3"/>
    <w:rsid w:val="00080803"/>
    <w:rsid w:val="0008453C"/>
    <w:rsid w:val="00084684"/>
    <w:rsid w:val="00085075"/>
    <w:rsid w:val="000858EA"/>
    <w:rsid w:val="00086391"/>
    <w:rsid w:val="000863AA"/>
    <w:rsid w:val="00086A54"/>
    <w:rsid w:val="00091A2E"/>
    <w:rsid w:val="00092114"/>
    <w:rsid w:val="000921C9"/>
    <w:rsid w:val="00092654"/>
    <w:rsid w:val="00092E08"/>
    <w:rsid w:val="000946E1"/>
    <w:rsid w:val="00095068"/>
    <w:rsid w:val="000952E9"/>
    <w:rsid w:val="00095D40"/>
    <w:rsid w:val="000A0390"/>
    <w:rsid w:val="000A19F7"/>
    <w:rsid w:val="000A23DE"/>
    <w:rsid w:val="000A6626"/>
    <w:rsid w:val="000A75D5"/>
    <w:rsid w:val="000A76E1"/>
    <w:rsid w:val="000B5118"/>
    <w:rsid w:val="000B7F50"/>
    <w:rsid w:val="000C345C"/>
    <w:rsid w:val="000C3CDF"/>
    <w:rsid w:val="000C6998"/>
    <w:rsid w:val="000C6DC1"/>
    <w:rsid w:val="000C72CA"/>
    <w:rsid w:val="000C7812"/>
    <w:rsid w:val="000D4E29"/>
    <w:rsid w:val="000D572C"/>
    <w:rsid w:val="000D7394"/>
    <w:rsid w:val="000D7539"/>
    <w:rsid w:val="000E121A"/>
    <w:rsid w:val="000E1969"/>
    <w:rsid w:val="000E2200"/>
    <w:rsid w:val="000E28F5"/>
    <w:rsid w:val="000E4C3D"/>
    <w:rsid w:val="000E548A"/>
    <w:rsid w:val="000F17AF"/>
    <w:rsid w:val="000F27B6"/>
    <w:rsid w:val="000F3946"/>
    <w:rsid w:val="000F3B97"/>
    <w:rsid w:val="000F4C55"/>
    <w:rsid w:val="000F4CCE"/>
    <w:rsid w:val="00100D77"/>
    <w:rsid w:val="0010663C"/>
    <w:rsid w:val="00111D9D"/>
    <w:rsid w:val="00113282"/>
    <w:rsid w:val="00120C3B"/>
    <w:rsid w:val="0012102E"/>
    <w:rsid w:val="001219DE"/>
    <w:rsid w:val="00121CD5"/>
    <w:rsid w:val="00124594"/>
    <w:rsid w:val="00127D8E"/>
    <w:rsid w:val="0013005F"/>
    <w:rsid w:val="00132F5D"/>
    <w:rsid w:val="001340A5"/>
    <w:rsid w:val="00135423"/>
    <w:rsid w:val="00136FDF"/>
    <w:rsid w:val="00140215"/>
    <w:rsid w:val="0014200C"/>
    <w:rsid w:val="001442F8"/>
    <w:rsid w:val="0014592B"/>
    <w:rsid w:val="00146350"/>
    <w:rsid w:val="00146438"/>
    <w:rsid w:val="00150AF4"/>
    <w:rsid w:val="001510CC"/>
    <w:rsid w:val="00152BFE"/>
    <w:rsid w:val="001535FD"/>
    <w:rsid w:val="0015593F"/>
    <w:rsid w:val="001605F2"/>
    <w:rsid w:val="001635A1"/>
    <w:rsid w:val="00163704"/>
    <w:rsid w:val="00164531"/>
    <w:rsid w:val="00164BA4"/>
    <w:rsid w:val="001664E9"/>
    <w:rsid w:val="0016729D"/>
    <w:rsid w:val="00170D88"/>
    <w:rsid w:val="00172337"/>
    <w:rsid w:val="00173345"/>
    <w:rsid w:val="001741A1"/>
    <w:rsid w:val="001804EF"/>
    <w:rsid w:val="00181B6D"/>
    <w:rsid w:val="00185E85"/>
    <w:rsid w:val="00186482"/>
    <w:rsid w:val="00186B6E"/>
    <w:rsid w:val="0019271B"/>
    <w:rsid w:val="00193672"/>
    <w:rsid w:val="0019377D"/>
    <w:rsid w:val="00193EF1"/>
    <w:rsid w:val="00195696"/>
    <w:rsid w:val="0019751F"/>
    <w:rsid w:val="001A0F57"/>
    <w:rsid w:val="001A321E"/>
    <w:rsid w:val="001A51F1"/>
    <w:rsid w:val="001B0161"/>
    <w:rsid w:val="001B2C30"/>
    <w:rsid w:val="001B345B"/>
    <w:rsid w:val="001B6FD7"/>
    <w:rsid w:val="001C0141"/>
    <w:rsid w:val="001C0403"/>
    <w:rsid w:val="001C2426"/>
    <w:rsid w:val="001C3586"/>
    <w:rsid w:val="001C40BA"/>
    <w:rsid w:val="001C5DEC"/>
    <w:rsid w:val="001C66AA"/>
    <w:rsid w:val="001C754F"/>
    <w:rsid w:val="001C7D3B"/>
    <w:rsid w:val="001D05EB"/>
    <w:rsid w:val="001D46BB"/>
    <w:rsid w:val="001D4840"/>
    <w:rsid w:val="001D4C7B"/>
    <w:rsid w:val="001D58B5"/>
    <w:rsid w:val="001D601C"/>
    <w:rsid w:val="001E0F50"/>
    <w:rsid w:val="001E3871"/>
    <w:rsid w:val="001E43A3"/>
    <w:rsid w:val="001F08E8"/>
    <w:rsid w:val="001F1F17"/>
    <w:rsid w:val="001F6BB8"/>
    <w:rsid w:val="002006CB"/>
    <w:rsid w:val="00200AF8"/>
    <w:rsid w:val="00203022"/>
    <w:rsid w:val="002035E6"/>
    <w:rsid w:val="00203A42"/>
    <w:rsid w:val="00203D08"/>
    <w:rsid w:val="00203F93"/>
    <w:rsid w:val="002042E4"/>
    <w:rsid w:val="00210458"/>
    <w:rsid w:val="0021181E"/>
    <w:rsid w:val="00212886"/>
    <w:rsid w:val="0021603F"/>
    <w:rsid w:val="00217D02"/>
    <w:rsid w:val="00221268"/>
    <w:rsid w:val="0022152D"/>
    <w:rsid w:val="00222562"/>
    <w:rsid w:val="00225DBE"/>
    <w:rsid w:val="00227CA0"/>
    <w:rsid w:val="0023496A"/>
    <w:rsid w:val="00235296"/>
    <w:rsid w:val="0023685A"/>
    <w:rsid w:val="0023759F"/>
    <w:rsid w:val="0024224A"/>
    <w:rsid w:val="002433A6"/>
    <w:rsid w:val="002457B1"/>
    <w:rsid w:val="002463A0"/>
    <w:rsid w:val="00251C4B"/>
    <w:rsid w:val="002569FE"/>
    <w:rsid w:val="00261BC5"/>
    <w:rsid w:val="00264FF8"/>
    <w:rsid w:val="00267BBB"/>
    <w:rsid w:val="00271696"/>
    <w:rsid w:val="002718C1"/>
    <w:rsid w:val="0027696A"/>
    <w:rsid w:val="00280BF0"/>
    <w:rsid w:val="002821D5"/>
    <w:rsid w:val="00282E20"/>
    <w:rsid w:val="00285E15"/>
    <w:rsid w:val="00287FBD"/>
    <w:rsid w:val="00293575"/>
    <w:rsid w:val="002938D6"/>
    <w:rsid w:val="00295844"/>
    <w:rsid w:val="0029752B"/>
    <w:rsid w:val="0029761D"/>
    <w:rsid w:val="002A00E1"/>
    <w:rsid w:val="002A2B70"/>
    <w:rsid w:val="002A68E5"/>
    <w:rsid w:val="002B129E"/>
    <w:rsid w:val="002B3225"/>
    <w:rsid w:val="002B3562"/>
    <w:rsid w:val="002B4A90"/>
    <w:rsid w:val="002B4B73"/>
    <w:rsid w:val="002C3E07"/>
    <w:rsid w:val="002C6398"/>
    <w:rsid w:val="002C68C1"/>
    <w:rsid w:val="002C7D41"/>
    <w:rsid w:val="002D436B"/>
    <w:rsid w:val="002E1ADA"/>
    <w:rsid w:val="002E6DE6"/>
    <w:rsid w:val="002E77BA"/>
    <w:rsid w:val="002F125F"/>
    <w:rsid w:val="002F3B51"/>
    <w:rsid w:val="002F4BFE"/>
    <w:rsid w:val="002F4C06"/>
    <w:rsid w:val="002F4EEA"/>
    <w:rsid w:val="002F57CC"/>
    <w:rsid w:val="002F5D7A"/>
    <w:rsid w:val="002F7ABB"/>
    <w:rsid w:val="002F7BD9"/>
    <w:rsid w:val="00300819"/>
    <w:rsid w:val="00300F8D"/>
    <w:rsid w:val="00301DFB"/>
    <w:rsid w:val="00302079"/>
    <w:rsid w:val="00302725"/>
    <w:rsid w:val="00304DEB"/>
    <w:rsid w:val="00306B64"/>
    <w:rsid w:val="0030732C"/>
    <w:rsid w:val="0031149E"/>
    <w:rsid w:val="0031219A"/>
    <w:rsid w:val="00312EC9"/>
    <w:rsid w:val="0031574E"/>
    <w:rsid w:val="00316064"/>
    <w:rsid w:val="00320B39"/>
    <w:rsid w:val="00321D56"/>
    <w:rsid w:val="00322770"/>
    <w:rsid w:val="00324E99"/>
    <w:rsid w:val="0032645F"/>
    <w:rsid w:val="00327A1F"/>
    <w:rsid w:val="003309D0"/>
    <w:rsid w:val="00331222"/>
    <w:rsid w:val="0033493B"/>
    <w:rsid w:val="00335103"/>
    <w:rsid w:val="00335F90"/>
    <w:rsid w:val="00337423"/>
    <w:rsid w:val="003400F4"/>
    <w:rsid w:val="00341845"/>
    <w:rsid w:val="00343217"/>
    <w:rsid w:val="0034540A"/>
    <w:rsid w:val="003458BF"/>
    <w:rsid w:val="00347C6D"/>
    <w:rsid w:val="00352BF1"/>
    <w:rsid w:val="00354033"/>
    <w:rsid w:val="00355CA4"/>
    <w:rsid w:val="00357CC7"/>
    <w:rsid w:val="00361CDE"/>
    <w:rsid w:val="00365697"/>
    <w:rsid w:val="0036571C"/>
    <w:rsid w:val="00365F80"/>
    <w:rsid w:val="00367A92"/>
    <w:rsid w:val="003729A6"/>
    <w:rsid w:val="00373356"/>
    <w:rsid w:val="0037721A"/>
    <w:rsid w:val="00380692"/>
    <w:rsid w:val="003845F5"/>
    <w:rsid w:val="00385F7A"/>
    <w:rsid w:val="00386036"/>
    <w:rsid w:val="00386B6F"/>
    <w:rsid w:val="00387D5A"/>
    <w:rsid w:val="0039048D"/>
    <w:rsid w:val="00393843"/>
    <w:rsid w:val="00393DE9"/>
    <w:rsid w:val="00394649"/>
    <w:rsid w:val="00395E79"/>
    <w:rsid w:val="003A0397"/>
    <w:rsid w:val="003A0F20"/>
    <w:rsid w:val="003A1996"/>
    <w:rsid w:val="003A25DE"/>
    <w:rsid w:val="003A43D7"/>
    <w:rsid w:val="003A5395"/>
    <w:rsid w:val="003B0DC5"/>
    <w:rsid w:val="003B14DA"/>
    <w:rsid w:val="003B3DC4"/>
    <w:rsid w:val="003B632B"/>
    <w:rsid w:val="003C1099"/>
    <w:rsid w:val="003C1CA8"/>
    <w:rsid w:val="003C66B1"/>
    <w:rsid w:val="003C763F"/>
    <w:rsid w:val="003D2DE5"/>
    <w:rsid w:val="003D52AD"/>
    <w:rsid w:val="003E21A1"/>
    <w:rsid w:val="003E5E79"/>
    <w:rsid w:val="003F0CC5"/>
    <w:rsid w:val="003F1970"/>
    <w:rsid w:val="003F24ED"/>
    <w:rsid w:val="003F2FDC"/>
    <w:rsid w:val="003F6306"/>
    <w:rsid w:val="004006B9"/>
    <w:rsid w:val="0040516F"/>
    <w:rsid w:val="00407993"/>
    <w:rsid w:val="00413548"/>
    <w:rsid w:val="004137DC"/>
    <w:rsid w:val="00414ECF"/>
    <w:rsid w:val="004152A5"/>
    <w:rsid w:val="0041575F"/>
    <w:rsid w:val="004160F3"/>
    <w:rsid w:val="00420253"/>
    <w:rsid w:val="00422C29"/>
    <w:rsid w:val="00423B32"/>
    <w:rsid w:val="0042445D"/>
    <w:rsid w:val="004245E2"/>
    <w:rsid w:val="00426BF7"/>
    <w:rsid w:val="00426F17"/>
    <w:rsid w:val="004334B2"/>
    <w:rsid w:val="00433C76"/>
    <w:rsid w:val="0043457E"/>
    <w:rsid w:val="00437EFB"/>
    <w:rsid w:val="00440775"/>
    <w:rsid w:val="004407FE"/>
    <w:rsid w:val="00440D5E"/>
    <w:rsid w:val="004442BF"/>
    <w:rsid w:val="00451FF8"/>
    <w:rsid w:val="00452141"/>
    <w:rsid w:val="0045537A"/>
    <w:rsid w:val="00455876"/>
    <w:rsid w:val="00457436"/>
    <w:rsid w:val="00461509"/>
    <w:rsid w:val="00461A3C"/>
    <w:rsid w:val="00462C1A"/>
    <w:rsid w:val="004652E2"/>
    <w:rsid w:val="00465681"/>
    <w:rsid w:val="00470952"/>
    <w:rsid w:val="00472DEF"/>
    <w:rsid w:val="00473863"/>
    <w:rsid w:val="00474C08"/>
    <w:rsid w:val="00475522"/>
    <w:rsid w:val="00477EE2"/>
    <w:rsid w:val="00480B4F"/>
    <w:rsid w:val="004837EB"/>
    <w:rsid w:val="00483F08"/>
    <w:rsid w:val="00484089"/>
    <w:rsid w:val="004910F3"/>
    <w:rsid w:val="00492815"/>
    <w:rsid w:val="004932BB"/>
    <w:rsid w:val="00494272"/>
    <w:rsid w:val="00494F5D"/>
    <w:rsid w:val="004961F6"/>
    <w:rsid w:val="00496205"/>
    <w:rsid w:val="004970B0"/>
    <w:rsid w:val="00497449"/>
    <w:rsid w:val="004A16D8"/>
    <w:rsid w:val="004A5532"/>
    <w:rsid w:val="004B16CA"/>
    <w:rsid w:val="004B1C45"/>
    <w:rsid w:val="004B4E6E"/>
    <w:rsid w:val="004B5D6B"/>
    <w:rsid w:val="004B6279"/>
    <w:rsid w:val="004B6B27"/>
    <w:rsid w:val="004C0009"/>
    <w:rsid w:val="004C0AD4"/>
    <w:rsid w:val="004C3B7D"/>
    <w:rsid w:val="004C5596"/>
    <w:rsid w:val="004C64E7"/>
    <w:rsid w:val="004C7769"/>
    <w:rsid w:val="004D05B8"/>
    <w:rsid w:val="004D0E59"/>
    <w:rsid w:val="004D5B1D"/>
    <w:rsid w:val="004D73C2"/>
    <w:rsid w:val="004D7A3A"/>
    <w:rsid w:val="004E33B3"/>
    <w:rsid w:val="004E783F"/>
    <w:rsid w:val="004F2127"/>
    <w:rsid w:val="004F5A00"/>
    <w:rsid w:val="004F655D"/>
    <w:rsid w:val="004F6ACC"/>
    <w:rsid w:val="004F71C9"/>
    <w:rsid w:val="004F7631"/>
    <w:rsid w:val="0050062A"/>
    <w:rsid w:val="005008C8"/>
    <w:rsid w:val="0050102B"/>
    <w:rsid w:val="00504C1A"/>
    <w:rsid w:val="0050535A"/>
    <w:rsid w:val="00505496"/>
    <w:rsid w:val="00505CC1"/>
    <w:rsid w:val="00506DCA"/>
    <w:rsid w:val="00511168"/>
    <w:rsid w:val="005155C7"/>
    <w:rsid w:val="00516121"/>
    <w:rsid w:val="00516E3A"/>
    <w:rsid w:val="00517CB8"/>
    <w:rsid w:val="005210C8"/>
    <w:rsid w:val="005215DD"/>
    <w:rsid w:val="00525E35"/>
    <w:rsid w:val="00526E67"/>
    <w:rsid w:val="00532B88"/>
    <w:rsid w:val="00536A33"/>
    <w:rsid w:val="005408B4"/>
    <w:rsid w:val="00542605"/>
    <w:rsid w:val="00542931"/>
    <w:rsid w:val="00544587"/>
    <w:rsid w:val="005478D2"/>
    <w:rsid w:val="00547B72"/>
    <w:rsid w:val="00553346"/>
    <w:rsid w:val="00557C4A"/>
    <w:rsid w:val="0056045A"/>
    <w:rsid w:val="0056162A"/>
    <w:rsid w:val="005632A2"/>
    <w:rsid w:val="005658FD"/>
    <w:rsid w:val="00566C42"/>
    <w:rsid w:val="00566F24"/>
    <w:rsid w:val="005675F6"/>
    <w:rsid w:val="00567B80"/>
    <w:rsid w:val="00573FB9"/>
    <w:rsid w:val="0057445A"/>
    <w:rsid w:val="00576AF5"/>
    <w:rsid w:val="00576F69"/>
    <w:rsid w:val="0058067D"/>
    <w:rsid w:val="005846E5"/>
    <w:rsid w:val="00592E4D"/>
    <w:rsid w:val="005932BC"/>
    <w:rsid w:val="00593727"/>
    <w:rsid w:val="005957AE"/>
    <w:rsid w:val="00596191"/>
    <w:rsid w:val="005973DE"/>
    <w:rsid w:val="00597640"/>
    <w:rsid w:val="00597F8D"/>
    <w:rsid w:val="005A29D2"/>
    <w:rsid w:val="005A3503"/>
    <w:rsid w:val="005A38C5"/>
    <w:rsid w:val="005A4EB2"/>
    <w:rsid w:val="005A5B48"/>
    <w:rsid w:val="005A5D82"/>
    <w:rsid w:val="005A76E0"/>
    <w:rsid w:val="005B2556"/>
    <w:rsid w:val="005B4161"/>
    <w:rsid w:val="005B4687"/>
    <w:rsid w:val="005B4F5E"/>
    <w:rsid w:val="005B6414"/>
    <w:rsid w:val="005B732A"/>
    <w:rsid w:val="005B7B95"/>
    <w:rsid w:val="005C0A6E"/>
    <w:rsid w:val="005C12F6"/>
    <w:rsid w:val="005C1F18"/>
    <w:rsid w:val="005C24EB"/>
    <w:rsid w:val="005C32D7"/>
    <w:rsid w:val="005C3860"/>
    <w:rsid w:val="005C56DB"/>
    <w:rsid w:val="005C7FA5"/>
    <w:rsid w:val="005D1273"/>
    <w:rsid w:val="005D12EF"/>
    <w:rsid w:val="005D4D7B"/>
    <w:rsid w:val="005D507E"/>
    <w:rsid w:val="005D5E78"/>
    <w:rsid w:val="005D67BD"/>
    <w:rsid w:val="005E05AB"/>
    <w:rsid w:val="005E2894"/>
    <w:rsid w:val="005E2A4D"/>
    <w:rsid w:val="005E3396"/>
    <w:rsid w:val="005E366E"/>
    <w:rsid w:val="005E78B7"/>
    <w:rsid w:val="005F110F"/>
    <w:rsid w:val="005F1888"/>
    <w:rsid w:val="005F4750"/>
    <w:rsid w:val="005F6789"/>
    <w:rsid w:val="005F691F"/>
    <w:rsid w:val="00601A94"/>
    <w:rsid w:val="00602A3E"/>
    <w:rsid w:val="0060334F"/>
    <w:rsid w:val="00604821"/>
    <w:rsid w:val="00606D65"/>
    <w:rsid w:val="00606E68"/>
    <w:rsid w:val="00607669"/>
    <w:rsid w:val="00610A69"/>
    <w:rsid w:val="0061323B"/>
    <w:rsid w:val="00615751"/>
    <w:rsid w:val="00617927"/>
    <w:rsid w:val="00620C95"/>
    <w:rsid w:val="00623ACC"/>
    <w:rsid w:val="00624090"/>
    <w:rsid w:val="0062528B"/>
    <w:rsid w:val="00626247"/>
    <w:rsid w:val="00631148"/>
    <w:rsid w:val="00631297"/>
    <w:rsid w:val="006364B6"/>
    <w:rsid w:val="00640940"/>
    <w:rsid w:val="00640F9C"/>
    <w:rsid w:val="006424A6"/>
    <w:rsid w:val="00642884"/>
    <w:rsid w:val="00645F39"/>
    <w:rsid w:val="0064710E"/>
    <w:rsid w:val="0065096C"/>
    <w:rsid w:val="00650AEC"/>
    <w:rsid w:val="00651315"/>
    <w:rsid w:val="006536BF"/>
    <w:rsid w:val="006545CE"/>
    <w:rsid w:val="006553E0"/>
    <w:rsid w:val="00656CB2"/>
    <w:rsid w:val="0066082F"/>
    <w:rsid w:val="00661E38"/>
    <w:rsid w:val="006652B6"/>
    <w:rsid w:val="0067563A"/>
    <w:rsid w:val="00676038"/>
    <w:rsid w:val="00676AC6"/>
    <w:rsid w:val="00680130"/>
    <w:rsid w:val="00680205"/>
    <w:rsid w:val="00680221"/>
    <w:rsid w:val="00683084"/>
    <w:rsid w:val="00687FD8"/>
    <w:rsid w:val="006930D9"/>
    <w:rsid w:val="006934CA"/>
    <w:rsid w:val="0069410A"/>
    <w:rsid w:val="0069506E"/>
    <w:rsid w:val="006A0166"/>
    <w:rsid w:val="006A136B"/>
    <w:rsid w:val="006A17D5"/>
    <w:rsid w:val="006A3498"/>
    <w:rsid w:val="006B019F"/>
    <w:rsid w:val="006B2DE0"/>
    <w:rsid w:val="006C1149"/>
    <w:rsid w:val="006C1AE8"/>
    <w:rsid w:val="006C5895"/>
    <w:rsid w:val="006C5913"/>
    <w:rsid w:val="006C756A"/>
    <w:rsid w:val="006C7AD2"/>
    <w:rsid w:val="006C7DEA"/>
    <w:rsid w:val="006D3396"/>
    <w:rsid w:val="006D36A4"/>
    <w:rsid w:val="006D548B"/>
    <w:rsid w:val="006E0637"/>
    <w:rsid w:val="006E1682"/>
    <w:rsid w:val="006E3F6D"/>
    <w:rsid w:val="006F271E"/>
    <w:rsid w:val="006F4EFF"/>
    <w:rsid w:val="00700C4B"/>
    <w:rsid w:val="00702178"/>
    <w:rsid w:val="00705863"/>
    <w:rsid w:val="0070594B"/>
    <w:rsid w:val="00706BD2"/>
    <w:rsid w:val="00712E01"/>
    <w:rsid w:val="007207AB"/>
    <w:rsid w:val="00720EB8"/>
    <w:rsid w:val="0072261D"/>
    <w:rsid w:val="007234D4"/>
    <w:rsid w:val="00724871"/>
    <w:rsid w:val="0072506D"/>
    <w:rsid w:val="00731535"/>
    <w:rsid w:val="00734022"/>
    <w:rsid w:val="00735024"/>
    <w:rsid w:val="007436C4"/>
    <w:rsid w:val="00744BCB"/>
    <w:rsid w:val="00745926"/>
    <w:rsid w:val="00745EED"/>
    <w:rsid w:val="00747DE5"/>
    <w:rsid w:val="00751B75"/>
    <w:rsid w:val="00753F0F"/>
    <w:rsid w:val="007544C2"/>
    <w:rsid w:val="00755454"/>
    <w:rsid w:val="00757360"/>
    <w:rsid w:val="0076246B"/>
    <w:rsid w:val="007624B8"/>
    <w:rsid w:val="007636D2"/>
    <w:rsid w:val="00765C1B"/>
    <w:rsid w:val="00765F4A"/>
    <w:rsid w:val="007671D2"/>
    <w:rsid w:val="007738B0"/>
    <w:rsid w:val="00773E25"/>
    <w:rsid w:val="00774D4A"/>
    <w:rsid w:val="00776A96"/>
    <w:rsid w:val="007823D0"/>
    <w:rsid w:val="00785168"/>
    <w:rsid w:val="0079067A"/>
    <w:rsid w:val="0079232C"/>
    <w:rsid w:val="0079245C"/>
    <w:rsid w:val="00795650"/>
    <w:rsid w:val="007970EC"/>
    <w:rsid w:val="007A1295"/>
    <w:rsid w:val="007A13A1"/>
    <w:rsid w:val="007A1985"/>
    <w:rsid w:val="007A5A4F"/>
    <w:rsid w:val="007B35B4"/>
    <w:rsid w:val="007B430B"/>
    <w:rsid w:val="007B69B7"/>
    <w:rsid w:val="007B72C7"/>
    <w:rsid w:val="007B7802"/>
    <w:rsid w:val="007C0791"/>
    <w:rsid w:val="007C0C10"/>
    <w:rsid w:val="007C41EF"/>
    <w:rsid w:val="007D4D96"/>
    <w:rsid w:val="007D7ED5"/>
    <w:rsid w:val="007E3F9F"/>
    <w:rsid w:val="007E6F96"/>
    <w:rsid w:val="007F04E1"/>
    <w:rsid w:val="007F22AE"/>
    <w:rsid w:val="007F2F75"/>
    <w:rsid w:val="007F5489"/>
    <w:rsid w:val="007F7394"/>
    <w:rsid w:val="00800613"/>
    <w:rsid w:val="008007B9"/>
    <w:rsid w:val="00801C5F"/>
    <w:rsid w:val="0081042D"/>
    <w:rsid w:val="00816BA7"/>
    <w:rsid w:val="00820D89"/>
    <w:rsid w:val="00821119"/>
    <w:rsid w:val="00821FEC"/>
    <w:rsid w:val="00822EE5"/>
    <w:rsid w:val="00825705"/>
    <w:rsid w:val="00826E22"/>
    <w:rsid w:val="00827582"/>
    <w:rsid w:val="00827BF8"/>
    <w:rsid w:val="008335FA"/>
    <w:rsid w:val="008336C9"/>
    <w:rsid w:val="0083472B"/>
    <w:rsid w:val="00836F46"/>
    <w:rsid w:val="00837A21"/>
    <w:rsid w:val="00841D72"/>
    <w:rsid w:val="00844087"/>
    <w:rsid w:val="008441F7"/>
    <w:rsid w:val="008447E4"/>
    <w:rsid w:val="008450D2"/>
    <w:rsid w:val="0085197A"/>
    <w:rsid w:val="0085242A"/>
    <w:rsid w:val="0086152F"/>
    <w:rsid w:val="008621D5"/>
    <w:rsid w:val="00862692"/>
    <w:rsid w:val="00865019"/>
    <w:rsid w:val="00866003"/>
    <w:rsid w:val="0087058C"/>
    <w:rsid w:val="008707FF"/>
    <w:rsid w:val="00871C51"/>
    <w:rsid w:val="00874B39"/>
    <w:rsid w:val="00874EBC"/>
    <w:rsid w:val="00877AC2"/>
    <w:rsid w:val="00880C45"/>
    <w:rsid w:val="008816D1"/>
    <w:rsid w:val="00882E84"/>
    <w:rsid w:val="008835CB"/>
    <w:rsid w:val="00886481"/>
    <w:rsid w:val="00886C7C"/>
    <w:rsid w:val="0089016F"/>
    <w:rsid w:val="008935FD"/>
    <w:rsid w:val="008A1E5B"/>
    <w:rsid w:val="008A4078"/>
    <w:rsid w:val="008A5256"/>
    <w:rsid w:val="008A5B97"/>
    <w:rsid w:val="008A6A8A"/>
    <w:rsid w:val="008B0B30"/>
    <w:rsid w:val="008B0E58"/>
    <w:rsid w:val="008B1797"/>
    <w:rsid w:val="008B1EA7"/>
    <w:rsid w:val="008B3343"/>
    <w:rsid w:val="008B33B7"/>
    <w:rsid w:val="008B506A"/>
    <w:rsid w:val="008B5185"/>
    <w:rsid w:val="008B534A"/>
    <w:rsid w:val="008B7EEA"/>
    <w:rsid w:val="008C2CEB"/>
    <w:rsid w:val="008C3B06"/>
    <w:rsid w:val="008C3EF9"/>
    <w:rsid w:val="008C526C"/>
    <w:rsid w:val="008C5368"/>
    <w:rsid w:val="008C720E"/>
    <w:rsid w:val="008C7C23"/>
    <w:rsid w:val="008D0C6B"/>
    <w:rsid w:val="008D1CCB"/>
    <w:rsid w:val="008D3329"/>
    <w:rsid w:val="008D4419"/>
    <w:rsid w:val="008D4953"/>
    <w:rsid w:val="008D507B"/>
    <w:rsid w:val="008E20AE"/>
    <w:rsid w:val="008E2C6A"/>
    <w:rsid w:val="008E372A"/>
    <w:rsid w:val="008E3C9E"/>
    <w:rsid w:val="008E48F4"/>
    <w:rsid w:val="008E6FEA"/>
    <w:rsid w:val="008E7B69"/>
    <w:rsid w:val="008F00F0"/>
    <w:rsid w:val="008F1D60"/>
    <w:rsid w:val="008F4479"/>
    <w:rsid w:val="008F69B4"/>
    <w:rsid w:val="0090389A"/>
    <w:rsid w:val="00911688"/>
    <w:rsid w:val="00912BE1"/>
    <w:rsid w:val="00914E83"/>
    <w:rsid w:val="009179A7"/>
    <w:rsid w:val="00917EC9"/>
    <w:rsid w:val="00922053"/>
    <w:rsid w:val="009223C6"/>
    <w:rsid w:val="00930802"/>
    <w:rsid w:val="0093146C"/>
    <w:rsid w:val="00931A07"/>
    <w:rsid w:val="009358AA"/>
    <w:rsid w:val="00937215"/>
    <w:rsid w:val="0094062D"/>
    <w:rsid w:val="00941156"/>
    <w:rsid w:val="00945B52"/>
    <w:rsid w:val="00946268"/>
    <w:rsid w:val="00946798"/>
    <w:rsid w:val="00946D17"/>
    <w:rsid w:val="009475B7"/>
    <w:rsid w:val="0095298C"/>
    <w:rsid w:val="00953774"/>
    <w:rsid w:val="00953FD2"/>
    <w:rsid w:val="00954170"/>
    <w:rsid w:val="0095431F"/>
    <w:rsid w:val="009556C5"/>
    <w:rsid w:val="00957A4B"/>
    <w:rsid w:val="00960495"/>
    <w:rsid w:val="009637AF"/>
    <w:rsid w:val="0096448C"/>
    <w:rsid w:val="00964B28"/>
    <w:rsid w:val="0096532F"/>
    <w:rsid w:val="00965DAF"/>
    <w:rsid w:val="009703A7"/>
    <w:rsid w:val="00970E54"/>
    <w:rsid w:val="00971E77"/>
    <w:rsid w:val="009721B3"/>
    <w:rsid w:val="00973568"/>
    <w:rsid w:val="00973BFF"/>
    <w:rsid w:val="00975D0F"/>
    <w:rsid w:val="00976AF6"/>
    <w:rsid w:val="00976D2B"/>
    <w:rsid w:val="0098046F"/>
    <w:rsid w:val="0098410A"/>
    <w:rsid w:val="009845B2"/>
    <w:rsid w:val="00984B70"/>
    <w:rsid w:val="00985AAE"/>
    <w:rsid w:val="00986F6C"/>
    <w:rsid w:val="00993FBA"/>
    <w:rsid w:val="00995819"/>
    <w:rsid w:val="009A2263"/>
    <w:rsid w:val="009A596B"/>
    <w:rsid w:val="009B0BB9"/>
    <w:rsid w:val="009B26DA"/>
    <w:rsid w:val="009B29E8"/>
    <w:rsid w:val="009B30BD"/>
    <w:rsid w:val="009B392B"/>
    <w:rsid w:val="009B3C9D"/>
    <w:rsid w:val="009B4AFB"/>
    <w:rsid w:val="009B6B64"/>
    <w:rsid w:val="009B743B"/>
    <w:rsid w:val="009C0F41"/>
    <w:rsid w:val="009C1A26"/>
    <w:rsid w:val="009C24AD"/>
    <w:rsid w:val="009C7D20"/>
    <w:rsid w:val="009D2E12"/>
    <w:rsid w:val="009D5523"/>
    <w:rsid w:val="009D7C42"/>
    <w:rsid w:val="009E0489"/>
    <w:rsid w:val="009E049D"/>
    <w:rsid w:val="009E116C"/>
    <w:rsid w:val="009E159B"/>
    <w:rsid w:val="009E17E9"/>
    <w:rsid w:val="009E1C76"/>
    <w:rsid w:val="009E20BD"/>
    <w:rsid w:val="009E2632"/>
    <w:rsid w:val="009E48F6"/>
    <w:rsid w:val="009E62AF"/>
    <w:rsid w:val="009E7133"/>
    <w:rsid w:val="009F048C"/>
    <w:rsid w:val="009F1530"/>
    <w:rsid w:val="009F1EA4"/>
    <w:rsid w:val="009F4853"/>
    <w:rsid w:val="009F5B90"/>
    <w:rsid w:val="009F7FBE"/>
    <w:rsid w:val="00A0119F"/>
    <w:rsid w:val="00A01733"/>
    <w:rsid w:val="00A02504"/>
    <w:rsid w:val="00A05ED6"/>
    <w:rsid w:val="00A12C30"/>
    <w:rsid w:val="00A16B04"/>
    <w:rsid w:val="00A16D4E"/>
    <w:rsid w:val="00A2046B"/>
    <w:rsid w:val="00A20D82"/>
    <w:rsid w:val="00A2112F"/>
    <w:rsid w:val="00A211C8"/>
    <w:rsid w:val="00A22CF1"/>
    <w:rsid w:val="00A32079"/>
    <w:rsid w:val="00A33CBD"/>
    <w:rsid w:val="00A36D44"/>
    <w:rsid w:val="00A4241F"/>
    <w:rsid w:val="00A44D77"/>
    <w:rsid w:val="00A47D99"/>
    <w:rsid w:val="00A47DC3"/>
    <w:rsid w:val="00A500E0"/>
    <w:rsid w:val="00A54280"/>
    <w:rsid w:val="00A54BD4"/>
    <w:rsid w:val="00A56B69"/>
    <w:rsid w:val="00A56D16"/>
    <w:rsid w:val="00A61019"/>
    <w:rsid w:val="00A65FF5"/>
    <w:rsid w:val="00A66CE6"/>
    <w:rsid w:val="00A67749"/>
    <w:rsid w:val="00A7016D"/>
    <w:rsid w:val="00A70BC7"/>
    <w:rsid w:val="00A737E5"/>
    <w:rsid w:val="00A73B53"/>
    <w:rsid w:val="00A76EEE"/>
    <w:rsid w:val="00A77B68"/>
    <w:rsid w:val="00A80DD0"/>
    <w:rsid w:val="00A80E79"/>
    <w:rsid w:val="00A837D8"/>
    <w:rsid w:val="00A86B8B"/>
    <w:rsid w:val="00A90F31"/>
    <w:rsid w:val="00A9334D"/>
    <w:rsid w:val="00A9472C"/>
    <w:rsid w:val="00A94CA2"/>
    <w:rsid w:val="00A9734D"/>
    <w:rsid w:val="00A97712"/>
    <w:rsid w:val="00A97846"/>
    <w:rsid w:val="00AA0C98"/>
    <w:rsid w:val="00AA1370"/>
    <w:rsid w:val="00AA3C6A"/>
    <w:rsid w:val="00AA4CF0"/>
    <w:rsid w:val="00AA6F05"/>
    <w:rsid w:val="00AB0A1E"/>
    <w:rsid w:val="00AB17E7"/>
    <w:rsid w:val="00AB7BF5"/>
    <w:rsid w:val="00AC1A15"/>
    <w:rsid w:val="00AC25B5"/>
    <w:rsid w:val="00AC2FAE"/>
    <w:rsid w:val="00AC7A82"/>
    <w:rsid w:val="00AC7B3B"/>
    <w:rsid w:val="00AC7E4B"/>
    <w:rsid w:val="00AD085B"/>
    <w:rsid w:val="00AD1760"/>
    <w:rsid w:val="00AD1F32"/>
    <w:rsid w:val="00AD40FA"/>
    <w:rsid w:val="00AD4BEB"/>
    <w:rsid w:val="00AE2291"/>
    <w:rsid w:val="00AE385F"/>
    <w:rsid w:val="00AE4D8D"/>
    <w:rsid w:val="00AE6432"/>
    <w:rsid w:val="00AF11BA"/>
    <w:rsid w:val="00AF43D9"/>
    <w:rsid w:val="00AF744C"/>
    <w:rsid w:val="00AF7626"/>
    <w:rsid w:val="00AF764B"/>
    <w:rsid w:val="00AF7B7D"/>
    <w:rsid w:val="00B01006"/>
    <w:rsid w:val="00B04FAB"/>
    <w:rsid w:val="00B05BD3"/>
    <w:rsid w:val="00B10B9E"/>
    <w:rsid w:val="00B11B37"/>
    <w:rsid w:val="00B127B7"/>
    <w:rsid w:val="00B17383"/>
    <w:rsid w:val="00B21779"/>
    <w:rsid w:val="00B23AE0"/>
    <w:rsid w:val="00B25D52"/>
    <w:rsid w:val="00B30541"/>
    <w:rsid w:val="00B30747"/>
    <w:rsid w:val="00B32004"/>
    <w:rsid w:val="00B34DAA"/>
    <w:rsid w:val="00B351C4"/>
    <w:rsid w:val="00B36ADA"/>
    <w:rsid w:val="00B36F0E"/>
    <w:rsid w:val="00B370A2"/>
    <w:rsid w:val="00B370FB"/>
    <w:rsid w:val="00B40626"/>
    <w:rsid w:val="00B40A9D"/>
    <w:rsid w:val="00B41AF3"/>
    <w:rsid w:val="00B42392"/>
    <w:rsid w:val="00B441CB"/>
    <w:rsid w:val="00B47613"/>
    <w:rsid w:val="00B47802"/>
    <w:rsid w:val="00B47EEC"/>
    <w:rsid w:val="00B47FC5"/>
    <w:rsid w:val="00B5317E"/>
    <w:rsid w:val="00B54CDD"/>
    <w:rsid w:val="00B54F06"/>
    <w:rsid w:val="00B551E1"/>
    <w:rsid w:val="00B570B0"/>
    <w:rsid w:val="00B63257"/>
    <w:rsid w:val="00B65F8E"/>
    <w:rsid w:val="00B660A5"/>
    <w:rsid w:val="00B661C0"/>
    <w:rsid w:val="00B676F1"/>
    <w:rsid w:val="00B712D2"/>
    <w:rsid w:val="00B7153A"/>
    <w:rsid w:val="00B74F64"/>
    <w:rsid w:val="00B7553B"/>
    <w:rsid w:val="00B77DBB"/>
    <w:rsid w:val="00B80595"/>
    <w:rsid w:val="00B81CD0"/>
    <w:rsid w:val="00B81FC4"/>
    <w:rsid w:val="00B8264D"/>
    <w:rsid w:val="00B83026"/>
    <w:rsid w:val="00B84792"/>
    <w:rsid w:val="00B8687B"/>
    <w:rsid w:val="00B95E93"/>
    <w:rsid w:val="00B96F02"/>
    <w:rsid w:val="00B970BE"/>
    <w:rsid w:val="00B97325"/>
    <w:rsid w:val="00BA0234"/>
    <w:rsid w:val="00BA4267"/>
    <w:rsid w:val="00BA502D"/>
    <w:rsid w:val="00BA7CBB"/>
    <w:rsid w:val="00BB5032"/>
    <w:rsid w:val="00BB5369"/>
    <w:rsid w:val="00BB7B86"/>
    <w:rsid w:val="00BC21D8"/>
    <w:rsid w:val="00BC2D6F"/>
    <w:rsid w:val="00BC7297"/>
    <w:rsid w:val="00BD0691"/>
    <w:rsid w:val="00BD10EC"/>
    <w:rsid w:val="00BD1221"/>
    <w:rsid w:val="00BD3F7A"/>
    <w:rsid w:val="00BD56D2"/>
    <w:rsid w:val="00BE0ED5"/>
    <w:rsid w:val="00BE3FE7"/>
    <w:rsid w:val="00BE4DAF"/>
    <w:rsid w:val="00BE4E55"/>
    <w:rsid w:val="00BE7C2F"/>
    <w:rsid w:val="00BF0071"/>
    <w:rsid w:val="00BF3474"/>
    <w:rsid w:val="00BF5EAF"/>
    <w:rsid w:val="00C01108"/>
    <w:rsid w:val="00C01DE8"/>
    <w:rsid w:val="00C05805"/>
    <w:rsid w:val="00C06A51"/>
    <w:rsid w:val="00C06C91"/>
    <w:rsid w:val="00C06E07"/>
    <w:rsid w:val="00C06E18"/>
    <w:rsid w:val="00C10640"/>
    <w:rsid w:val="00C116ED"/>
    <w:rsid w:val="00C11BD0"/>
    <w:rsid w:val="00C12FAC"/>
    <w:rsid w:val="00C13270"/>
    <w:rsid w:val="00C14B3E"/>
    <w:rsid w:val="00C15D67"/>
    <w:rsid w:val="00C208FE"/>
    <w:rsid w:val="00C20C98"/>
    <w:rsid w:val="00C2226A"/>
    <w:rsid w:val="00C25D85"/>
    <w:rsid w:val="00C31B8E"/>
    <w:rsid w:val="00C3287B"/>
    <w:rsid w:val="00C33A09"/>
    <w:rsid w:val="00C35D70"/>
    <w:rsid w:val="00C42CC7"/>
    <w:rsid w:val="00C42ED9"/>
    <w:rsid w:val="00C445CB"/>
    <w:rsid w:val="00C5086D"/>
    <w:rsid w:val="00C50898"/>
    <w:rsid w:val="00C513CE"/>
    <w:rsid w:val="00C52595"/>
    <w:rsid w:val="00C525B7"/>
    <w:rsid w:val="00C552B2"/>
    <w:rsid w:val="00C56114"/>
    <w:rsid w:val="00C575DB"/>
    <w:rsid w:val="00C61111"/>
    <w:rsid w:val="00C62DC0"/>
    <w:rsid w:val="00C64DD0"/>
    <w:rsid w:val="00C659B1"/>
    <w:rsid w:val="00C664E3"/>
    <w:rsid w:val="00C665A1"/>
    <w:rsid w:val="00C6692E"/>
    <w:rsid w:val="00C675F2"/>
    <w:rsid w:val="00C70E83"/>
    <w:rsid w:val="00C723DE"/>
    <w:rsid w:val="00C72616"/>
    <w:rsid w:val="00C72B56"/>
    <w:rsid w:val="00C7321D"/>
    <w:rsid w:val="00C740FF"/>
    <w:rsid w:val="00C74390"/>
    <w:rsid w:val="00C746BF"/>
    <w:rsid w:val="00C75CE4"/>
    <w:rsid w:val="00C761E4"/>
    <w:rsid w:val="00C7647A"/>
    <w:rsid w:val="00C77F48"/>
    <w:rsid w:val="00C802D8"/>
    <w:rsid w:val="00C80FDB"/>
    <w:rsid w:val="00C83A06"/>
    <w:rsid w:val="00C84833"/>
    <w:rsid w:val="00C85AFA"/>
    <w:rsid w:val="00C91D30"/>
    <w:rsid w:val="00C91FC9"/>
    <w:rsid w:val="00C93979"/>
    <w:rsid w:val="00C93DE9"/>
    <w:rsid w:val="00C96BBF"/>
    <w:rsid w:val="00C96EE1"/>
    <w:rsid w:val="00CA1DB3"/>
    <w:rsid w:val="00CA3388"/>
    <w:rsid w:val="00CA3A0A"/>
    <w:rsid w:val="00CB2EB7"/>
    <w:rsid w:val="00CB5B3C"/>
    <w:rsid w:val="00CB60EB"/>
    <w:rsid w:val="00CB698B"/>
    <w:rsid w:val="00CB6B71"/>
    <w:rsid w:val="00CC0520"/>
    <w:rsid w:val="00CC2CB6"/>
    <w:rsid w:val="00CC38A7"/>
    <w:rsid w:val="00CC3FF0"/>
    <w:rsid w:val="00CC4BEA"/>
    <w:rsid w:val="00CC5003"/>
    <w:rsid w:val="00CD39EC"/>
    <w:rsid w:val="00CD3F81"/>
    <w:rsid w:val="00CD6B80"/>
    <w:rsid w:val="00CD76E4"/>
    <w:rsid w:val="00CD7E18"/>
    <w:rsid w:val="00CE222E"/>
    <w:rsid w:val="00CE30EC"/>
    <w:rsid w:val="00CE4DCC"/>
    <w:rsid w:val="00CE5D3E"/>
    <w:rsid w:val="00CE6511"/>
    <w:rsid w:val="00CE66E7"/>
    <w:rsid w:val="00CF1A43"/>
    <w:rsid w:val="00CF5F07"/>
    <w:rsid w:val="00CF708D"/>
    <w:rsid w:val="00D01BDD"/>
    <w:rsid w:val="00D02A0E"/>
    <w:rsid w:val="00D02EF1"/>
    <w:rsid w:val="00D05636"/>
    <w:rsid w:val="00D06159"/>
    <w:rsid w:val="00D136B5"/>
    <w:rsid w:val="00D170D8"/>
    <w:rsid w:val="00D2136D"/>
    <w:rsid w:val="00D21A54"/>
    <w:rsid w:val="00D23204"/>
    <w:rsid w:val="00D24F12"/>
    <w:rsid w:val="00D26766"/>
    <w:rsid w:val="00D26EE4"/>
    <w:rsid w:val="00D30559"/>
    <w:rsid w:val="00D30FDF"/>
    <w:rsid w:val="00D32BA7"/>
    <w:rsid w:val="00D33416"/>
    <w:rsid w:val="00D33BB5"/>
    <w:rsid w:val="00D343A6"/>
    <w:rsid w:val="00D40A70"/>
    <w:rsid w:val="00D40ADB"/>
    <w:rsid w:val="00D40AFF"/>
    <w:rsid w:val="00D40BB5"/>
    <w:rsid w:val="00D420A5"/>
    <w:rsid w:val="00D425B5"/>
    <w:rsid w:val="00D4292B"/>
    <w:rsid w:val="00D450F3"/>
    <w:rsid w:val="00D479E4"/>
    <w:rsid w:val="00D501E7"/>
    <w:rsid w:val="00D50DE5"/>
    <w:rsid w:val="00D54A06"/>
    <w:rsid w:val="00D5548F"/>
    <w:rsid w:val="00D55C43"/>
    <w:rsid w:val="00D56F46"/>
    <w:rsid w:val="00D570DF"/>
    <w:rsid w:val="00D61D02"/>
    <w:rsid w:val="00D66100"/>
    <w:rsid w:val="00D6769F"/>
    <w:rsid w:val="00D67C50"/>
    <w:rsid w:val="00D7135A"/>
    <w:rsid w:val="00D71812"/>
    <w:rsid w:val="00D72453"/>
    <w:rsid w:val="00D725D9"/>
    <w:rsid w:val="00D7735F"/>
    <w:rsid w:val="00D776FB"/>
    <w:rsid w:val="00D8211C"/>
    <w:rsid w:val="00D8371B"/>
    <w:rsid w:val="00D83A56"/>
    <w:rsid w:val="00D8656F"/>
    <w:rsid w:val="00D90640"/>
    <w:rsid w:val="00D95DC8"/>
    <w:rsid w:val="00D97EF6"/>
    <w:rsid w:val="00DA3FA0"/>
    <w:rsid w:val="00DB041D"/>
    <w:rsid w:val="00DB3839"/>
    <w:rsid w:val="00DB4509"/>
    <w:rsid w:val="00DB638A"/>
    <w:rsid w:val="00DB65D7"/>
    <w:rsid w:val="00DC2E7F"/>
    <w:rsid w:val="00DC3CFF"/>
    <w:rsid w:val="00DC6EA1"/>
    <w:rsid w:val="00DD0939"/>
    <w:rsid w:val="00DD340A"/>
    <w:rsid w:val="00DD6599"/>
    <w:rsid w:val="00DE459A"/>
    <w:rsid w:val="00DE4F33"/>
    <w:rsid w:val="00DE5FE0"/>
    <w:rsid w:val="00DE6866"/>
    <w:rsid w:val="00DE7E54"/>
    <w:rsid w:val="00DF16A4"/>
    <w:rsid w:val="00DF2F3F"/>
    <w:rsid w:val="00DF4DBA"/>
    <w:rsid w:val="00DF6400"/>
    <w:rsid w:val="00E03FC4"/>
    <w:rsid w:val="00E04F58"/>
    <w:rsid w:val="00E05221"/>
    <w:rsid w:val="00E10393"/>
    <w:rsid w:val="00E10A08"/>
    <w:rsid w:val="00E12D48"/>
    <w:rsid w:val="00E14E4C"/>
    <w:rsid w:val="00E20FF1"/>
    <w:rsid w:val="00E21326"/>
    <w:rsid w:val="00E23BF8"/>
    <w:rsid w:val="00E23C24"/>
    <w:rsid w:val="00E269AC"/>
    <w:rsid w:val="00E26ABC"/>
    <w:rsid w:val="00E26B7E"/>
    <w:rsid w:val="00E2747F"/>
    <w:rsid w:val="00E2795D"/>
    <w:rsid w:val="00E27B86"/>
    <w:rsid w:val="00E31763"/>
    <w:rsid w:val="00E32D6E"/>
    <w:rsid w:val="00E34622"/>
    <w:rsid w:val="00E415CE"/>
    <w:rsid w:val="00E41665"/>
    <w:rsid w:val="00E44E3A"/>
    <w:rsid w:val="00E46A8A"/>
    <w:rsid w:val="00E47510"/>
    <w:rsid w:val="00E47A6D"/>
    <w:rsid w:val="00E534E8"/>
    <w:rsid w:val="00E55581"/>
    <w:rsid w:val="00E61BAE"/>
    <w:rsid w:val="00E63C64"/>
    <w:rsid w:val="00E66E45"/>
    <w:rsid w:val="00E67A91"/>
    <w:rsid w:val="00E70AE4"/>
    <w:rsid w:val="00E71517"/>
    <w:rsid w:val="00E7479A"/>
    <w:rsid w:val="00E759D1"/>
    <w:rsid w:val="00E75C2E"/>
    <w:rsid w:val="00E81570"/>
    <w:rsid w:val="00E8244C"/>
    <w:rsid w:val="00E86502"/>
    <w:rsid w:val="00E90483"/>
    <w:rsid w:val="00E90844"/>
    <w:rsid w:val="00E952CB"/>
    <w:rsid w:val="00E96897"/>
    <w:rsid w:val="00EA1275"/>
    <w:rsid w:val="00EA1666"/>
    <w:rsid w:val="00EA5576"/>
    <w:rsid w:val="00EA68A7"/>
    <w:rsid w:val="00EB0681"/>
    <w:rsid w:val="00EB38E9"/>
    <w:rsid w:val="00EB5382"/>
    <w:rsid w:val="00EB7CBD"/>
    <w:rsid w:val="00EC110A"/>
    <w:rsid w:val="00EC54A7"/>
    <w:rsid w:val="00ED1CAC"/>
    <w:rsid w:val="00ED4CE1"/>
    <w:rsid w:val="00EE15F9"/>
    <w:rsid w:val="00EE1623"/>
    <w:rsid w:val="00EE2035"/>
    <w:rsid w:val="00EE2AE1"/>
    <w:rsid w:val="00EE3F65"/>
    <w:rsid w:val="00EE5CDE"/>
    <w:rsid w:val="00EF1DE3"/>
    <w:rsid w:val="00EF3FCF"/>
    <w:rsid w:val="00EF7232"/>
    <w:rsid w:val="00F00379"/>
    <w:rsid w:val="00F07618"/>
    <w:rsid w:val="00F07B39"/>
    <w:rsid w:val="00F12D2B"/>
    <w:rsid w:val="00F15069"/>
    <w:rsid w:val="00F26ED3"/>
    <w:rsid w:val="00F3123E"/>
    <w:rsid w:val="00F32820"/>
    <w:rsid w:val="00F32D95"/>
    <w:rsid w:val="00F40617"/>
    <w:rsid w:val="00F41892"/>
    <w:rsid w:val="00F4761A"/>
    <w:rsid w:val="00F56C59"/>
    <w:rsid w:val="00F627E2"/>
    <w:rsid w:val="00F62C78"/>
    <w:rsid w:val="00F66185"/>
    <w:rsid w:val="00F7261D"/>
    <w:rsid w:val="00F72EE8"/>
    <w:rsid w:val="00F72FA6"/>
    <w:rsid w:val="00F73371"/>
    <w:rsid w:val="00F73386"/>
    <w:rsid w:val="00F73734"/>
    <w:rsid w:val="00F73C12"/>
    <w:rsid w:val="00F776AB"/>
    <w:rsid w:val="00F809D0"/>
    <w:rsid w:val="00F812C4"/>
    <w:rsid w:val="00F816B7"/>
    <w:rsid w:val="00F82461"/>
    <w:rsid w:val="00F833E2"/>
    <w:rsid w:val="00F86D39"/>
    <w:rsid w:val="00F923FF"/>
    <w:rsid w:val="00F941B8"/>
    <w:rsid w:val="00F943C2"/>
    <w:rsid w:val="00F94E4D"/>
    <w:rsid w:val="00F97CD7"/>
    <w:rsid w:val="00FA20ED"/>
    <w:rsid w:val="00FA4663"/>
    <w:rsid w:val="00FA4C85"/>
    <w:rsid w:val="00FA506A"/>
    <w:rsid w:val="00FA5440"/>
    <w:rsid w:val="00FA7AC7"/>
    <w:rsid w:val="00FB45A7"/>
    <w:rsid w:val="00FB51F3"/>
    <w:rsid w:val="00FB54EA"/>
    <w:rsid w:val="00FB558D"/>
    <w:rsid w:val="00FC0287"/>
    <w:rsid w:val="00FC4D8B"/>
    <w:rsid w:val="00FC73EB"/>
    <w:rsid w:val="00FD1948"/>
    <w:rsid w:val="00FD4F2B"/>
    <w:rsid w:val="00FD523C"/>
    <w:rsid w:val="00FD5609"/>
    <w:rsid w:val="00FD5C6F"/>
    <w:rsid w:val="00FD60D5"/>
    <w:rsid w:val="00FE04C6"/>
    <w:rsid w:val="00FE167C"/>
    <w:rsid w:val="00FE1D58"/>
    <w:rsid w:val="00FE2672"/>
    <w:rsid w:val="00FE3E3E"/>
    <w:rsid w:val="00FE4F03"/>
    <w:rsid w:val="00FE7025"/>
    <w:rsid w:val="00FE703B"/>
    <w:rsid w:val="00FF00DF"/>
    <w:rsid w:val="00FF14C8"/>
    <w:rsid w:val="00FF1A4A"/>
    <w:rsid w:val="00FF22E1"/>
    <w:rsid w:val="00FF3627"/>
    <w:rsid w:val="00FF4882"/>
    <w:rsid w:val="00FF4C1B"/>
    <w:rsid w:val="00FF61C3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655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F655D"/>
    <w:pPr>
      <w:keepNext/>
      <w:spacing w:before="240" w:after="240"/>
      <w:outlineLvl w:val="0"/>
    </w:pPr>
    <w:rPr>
      <w:rFonts w:cs="Arial"/>
      <w:b/>
      <w:bCs/>
      <w:kern w:val="32"/>
      <w:sz w:val="36"/>
      <w:szCs w:val="32"/>
    </w:rPr>
  </w:style>
  <w:style w:type="paragraph" w:styleId="2">
    <w:name w:val="heading 2"/>
    <w:basedOn w:val="a"/>
    <w:next w:val="a"/>
    <w:link w:val="20"/>
    <w:unhideWhenUsed/>
    <w:qFormat/>
    <w:rsid w:val="00D501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E6F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1C7D3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F655D"/>
    <w:rPr>
      <w:b/>
      <w:bCs/>
      <w:i w:val="0"/>
      <w:iCs w:val="0"/>
    </w:rPr>
  </w:style>
  <w:style w:type="paragraph" w:customStyle="1" w:styleId="a4">
    <w:name w:val="абзац"/>
    <w:basedOn w:val="a"/>
    <w:rsid w:val="004F655D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styleId="21">
    <w:name w:val="Body Text Indent 2"/>
    <w:basedOn w:val="a"/>
    <w:rsid w:val="004F655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paragraph" w:styleId="a5">
    <w:name w:val="header"/>
    <w:aliases w:val="ВерхКолонтитул,header-first,HeaderPort,??????? ??????????,Even,Колонтитул,TI Upper Header"/>
    <w:basedOn w:val="a"/>
    <w:link w:val="a6"/>
    <w:uiPriority w:val="99"/>
    <w:rsid w:val="00B41AF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41AF3"/>
  </w:style>
  <w:style w:type="character" w:customStyle="1" w:styleId="defaultlabelstyle1">
    <w:name w:val="defaultlabelstyle1"/>
    <w:rsid w:val="00DB041D"/>
    <w:rPr>
      <w:rFonts w:ascii="Verdana" w:hAnsi="Verdana" w:hint="default"/>
      <w:b w:val="0"/>
      <w:bCs w:val="0"/>
      <w:color w:val="333333"/>
    </w:rPr>
  </w:style>
  <w:style w:type="paragraph" w:styleId="a8">
    <w:name w:val="footer"/>
    <w:basedOn w:val="a"/>
    <w:link w:val="a9"/>
    <w:uiPriority w:val="99"/>
    <w:rsid w:val="00D501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501E7"/>
    <w:rPr>
      <w:sz w:val="24"/>
      <w:szCs w:val="24"/>
    </w:rPr>
  </w:style>
  <w:style w:type="character" w:customStyle="1" w:styleId="a6">
    <w:name w:val="Верхний колонтитул Знак"/>
    <w:aliases w:val="ВерхКолонтитул Знак,header-first Знак,HeaderPort Знак,??????? ?????????? Знак,Even Знак,Колонтитул Знак,TI Upper Header Знак"/>
    <w:link w:val="a5"/>
    <w:uiPriority w:val="99"/>
    <w:rsid w:val="00D501E7"/>
    <w:rPr>
      <w:sz w:val="24"/>
      <w:szCs w:val="24"/>
    </w:rPr>
  </w:style>
  <w:style w:type="paragraph" w:customStyle="1" w:styleId="Style26">
    <w:name w:val="Style26"/>
    <w:basedOn w:val="a"/>
    <w:rsid w:val="00D501E7"/>
    <w:pPr>
      <w:widowControl w:val="0"/>
      <w:autoSpaceDE w:val="0"/>
      <w:autoSpaceDN w:val="0"/>
      <w:adjustRightInd w:val="0"/>
      <w:spacing w:line="283" w:lineRule="exact"/>
      <w:ind w:firstLine="528"/>
      <w:jc w:val="both"/>
    </w:pPr>
  </w:style>
  <w:style w:type="character" w:styleId="aa">
    <w:name w:val="Hyperlink"/>
    <w:uiPriority w:val="99"/>
    <w:rsid w:val="00D501E7"/>
    <w:rPr>
      <w:color w:val="auto"/>
      <w:u w:val="none"/>
    </w:rPr>
  </w:style>
  <w:style w:type="paragraph" w:styleId="11">
    <w:name w:val="toc 1"/>
    <w:basedOn w:val="a"/>
    <w:next w:val="a"/>
    <w:autoRedefine/>
    <w:uiPriority w:val="39"/>
    <w:qFormat/>
    <w:rsid w:val="00DE4F33"/>
    <w:pPr>
      <w:keepNext/>
      <w:keepLines/>
      <w:tabs>
        <w:tab w:val="left" w:pos="426"/>
        <w:tab w:val="right" w:leader="dot" w:pos="9356"/>
      </w:tabs>
      <w:spacing w:before="60" w:after="60"/>
      <w:ind w:right="849"/>
    </w:pPr>
    <w:rPr>
      <w:b/>
      <w:smallCaps/>
      <w:szCs w:val="20"/>
    </w:rPr>
  </w:style>
  <w:style w:type="paragraph" w:styleId="22">
    <w:name w:val="toc 2"/>
    <w:basedOn w:val="a"/>
    <w:next w:val="a"/>
    <w:autoRedefine/>
    <w:uiPriority w:val="39"/>
    <w:qFormat/>
    <w:rsid w:val="00D501E7"/>
    <w:pPr>
      <w:keepNext/>
      <w:keepLines/>
      <w:tabs>
        <w:tab w:val="left" w:pos="709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41">
    <w:name w:val="toc 4"/>
    <w:basedOn w:val="a"/>
    <w:next w:val="a"/>
    <w:autoRedefine/>
    <w:uiPriority w:val="39"/>
    <w:unhideWhenUsed/>
    <w:rsid w:val="00D501E7"/>
    <w:pPr>
      <w:spacing w:after="100" w:line="276" w:lineRule="auto"/>
    </w:pPr>
    <w:rPr>
      <w:b/>
      <w:smallCaps/>
      <w:szCs w:val="22"/>
    </w:rPr>
  </w:style>
  <w:style w:type="character" w:customStyle="1" w:styleId="20">
    <w:name w:val="Заголовок 2 Знак"/>
    <w:link w:val="2"/>
    <w:rsid w:val="00D501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List Paragraph"/>
    <w:basedOn w:val="a"/>
    <w:uiPriority w:val="34"/>
    <w:qFormat/>
    <w:rsid w:val="00D501E7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</w:rPr>
  </w:style>
  <w:style w:type="character" w:styleId="ac">
    <w:name w:val="Strong"/>
    <w:uiPriority w:val="22"/>
    <w:qFormat/>
    <w:rsid w:val="009B29E8"/>
    <w:rPr>
      <w:b/>
      <w:bCs/>
    </w:rPr>
  </w:style>
  <w:style w:type="paragraph" w:customStyle="1" w:styleId="bodytext">
    <w:name w:val="bodytext"/>
    <w:basedOn w:val="a"/>
    <w:rsid w:val="009B29E8"/>
    <w:pPr>
      <w:spacing w:before="100" w:beforeAutospacing="1" w:after="240" w:line="360" w:lineRule="atLeast"/>
    </w:pPr>
  </w:style>
  <w:style w:type="table" w:styleId="ad">
    <w:name w:val="Table Grid"/>
    <w:basedOn w:val="a1"/>
    <w:rsid w:val="008C3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semiHidden/>
    <w:rsid w:val="008E6FEA"/>
    <w:rPr>
      <w:rFonts w:ascii="Cambria" w:eastAsia="Times New Roman" w:hAnsi="Cambria" w:cs="Times New Roman"/>
      <w:b/>
      <w:bCs/>
      <w:sz w:val="26"/>
      <w:szCs w:val="26"/>
    </w:rPr>
  </w:style>
  <w:style w:type="paragraph" w:styleId="31">
    <w:name w:val="toc 3"/>
    <w:basedOn w:val="a"/>
    <w:next w:val="a"/>
    <w:autoRedefine/>
    <w:uiPriority w:val="39"/>
    <w:qFormat/>
    <w:rsid w:val="00217D02"/>
    <w:pPr>
      <w:tabs>
        <w:tab w:val="right" w:leader="dot" w:pos="9344"/>
      </w:tabs>
    </w:pPr>
    <w:rPr>
      <w:b/>
    </w:rPr>
  </w:style>
  <w:style w:type="paragraph" w:customStyle="1" w:styleId="Style8">
    <w:name w:val="Style8"/>
    <w:basedOn w:val="a"/>
    <w:rsid w:val="001C7D3B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83">
    <w:name w:val="Font Style83"/>
    <w:rsid w:val="001C7D3B"/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1C7D3B"/>
    <w:rPr>
      <w:rFonts w:ascii="Calibri" w:hAnsi="Calibri"/>
      <w:b/>
      <w:bCs/>
      <w:sz w:val="28"/>
      <w:szCs w:val="28"/>
    </w:rPr>
  </w:style>
  <w:style w:type="paragraph" w:styleId="9">
    <w:name w:val="toc 9"/>
    <w:basedOn w:val="a"/>
    <w:next w:val="a"/>
    <w:autoRedefine/>
    <w:rsid w:val="00A73B53"/>
    <w:pPr>
      <w:ind w:left="1920"/>
    </w:pPr>
  </w:style>
  <w:style w:type="paragraph" w:styleId="ae">
    <w:name w:val="Balloon Text"/>
    <w:basedOn w:val="a"/>
    <w:link w:val="af"/>
    <w:rsid w:val="003400F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3400F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locked/>
    <w:rsid w:val="00CC38A7"/>
    <w:rPr>
      <w:rFonts w:cs="Arial"/>
      <w:b/>
      <w:bCs/>
      <w:kern w:val="32"/>
      <w:sz w:val="36"/>
      <w:szCs w:val="32"/>
    </w:rPr>
  </w:style>
  <w:style w:type="paragraph" w:styleId="af0">
    <w:name w:val="Subtitle"/>
    <w:basedOn w:val="a"/>
    <w:next w:val="a"/>
    <w:link w:val="af1"/>
    <w:qFormat/>
    <w:rsid w:val="00AE229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0"/>
    <w:rsid w:val="00AE229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AE2291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character" w:styleId="af3">
    <w:name w:val="annotation reference"/>
    <w:basedOn w:val="a0"/>
    <w:rsid w:val="00287FBD"/>
    <w:rPr>
      <w:sz w:val="16"/>
      <w:szCs w:val="16"/>
    </w:rPr>
  </w:style>
  <w:style w:type="paragraph" w:styleId="af4">
    <w:name w:val="annotation text"/>
    <w:basedOn w:val="a"/>
    <w:link w:val="af5"/>
    <w:rsid w:val="00287FBD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287FBD"/>
  </w:style>
  <w:style w:type="paragraph" w:styleId="af6">
    <w:name w:val="annotation subject"/>
    <w:basedOn w:val="af4"/>
    <w:next w:val="af4"/>
    <w:link w:val="af7"/>
    <w:rsid w:val="00287FBD"/>
    <w:rPr>
      <w:b/>
      <w:bCs/>
    </w:rPr>
  </w:style>
  <w:style w:type="character" w:customStyle="1" w:styleId="af7">
    <w:name w:val="Тема примечания Знак"/>
    <w:basedOn w:val="af5"/>
    <w:link w:val="af6"/>
    <w:rsid w:val="00287FBD"/>
    <w:rPr>
      <w:b/>
      <w:bCs/>
    </w:rPr>
  </w:style>
  <w:style w:type="character" w:styleId="af8">
    <w:name w:val="FollowedHyperlink"/>
    <w:basedOn w:val="a0"/>
    <w:rsid w:val="0014200C"/>
    <w:rPr>
      <w:color w:val="800080" w:themeColor="followedHyperlink"/>
      <w:u w:val="single"/>
    </w:rPr>
  </w:style>
  <w:style w:type="paragraph" w:customStyle="1" w:styleId="Default">
    <w:name w:val="Default"/>
    <w:rsid w:val="00852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9">
    <w:name w:val="Body Text Indent"/>
    <w:aliases w:val="Основной текст лево,Основной текст с отступом Знак Знак,Основной текст с отступом Знак Знак Знак Знак Знак Знак Знак Знак Знак,Основной текст с отступом Знак Знак Знак"/>
    <w:basedOn w:val="a"/>
    <w:link w:val="12"/>
    <w:rsid w:val="00D170D8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rsid w:val="00D170D8"/>
    <w:rPr>
      <w:sz w:val="24"/>
      <w:szCs w:val="24"/>
    </w:rPr>
  </w:style>
  <w:style w:type="character" w:customStyle="1" w:styleId="12">
    <w:name w:val="Основной текст с отступом Знак1"/>
    <w:aliases w:val="Основной текст лево Знак,Основной текст с отступом Знак Знак Знак1,Основной текст с отступом Знак Знак Знак Знак Знак Знак Знак Знак Знак Знак,Основной текст с отступом Знак Знак Знак Знак"/>
    <w:link w:val="af9"/>
    <w:rsid w:val="00D170D8"/>
    <w:rPr>
      <w:sz w:val="24"/>
      <w:szCs w:val="24"/>
    </w:rPr>
  </w:style>
  <w:style w:type="paragraph" w:styleId="afb">
    <w:name w:val="Plain Text"/>
    <w:basedOn w:val="a"/>
    <w:link w:val="afc"/>
    <w:uiPriority w:val="99"/>
    <w:rsid w:val="008A5B97"/>
    <w:rPr>
      <w:rFonts w:ascii="Courier New" w:eastAsia="SimSun" w:hAnsi="Courier New"/>
      <w:sz w:val="20"/>
      <w:szCs w:val="20"/>
    </w:rPr>
  </w:style>
  <w:style w:type="character" w:customStyle="1" w:styleId="afc">
    <w:name w:val="Текст Знак"/>
    <w:basedOn w:val="a0"/>
    <w:link w:val="afb"/>
    <w:uiPriority w:val="99"/>
    <w:rsid w:val="008A5B97"/>
    <w:rPr>
      <w:rFonts w:ascii="Courier New" w:eastAsia="SimSun" w:hAnsi="Courier New"/>
    </w:rPr>
  </w:style>
  <w:style w:type="paragraph" w:customStyle="1" w:styleId="s32">
    <w:name w:val="s_32"/>
    <w:basedOn w:val="a"/>
    <w:rsid w:val="00BE4DAF"/>
    <w:pPr>
      <w:spacing w:before="100" w:beforeAutospacing="1" w:after="100" w:afterAutospacing="1"/>
      <w:jc w:val="center"/>
    </w:pPr>
    <w:rPr>
      <w:b/>
      <w:bCs/>
      <w:color w:val="000080"/>
      <w:sz w:val="21"/>
      <w:szCs w:val="21"/>
    </w:rPr>
  </w:style>
  <w:style w:type="paragraph" w:styleId="afd">
    <w:name w:val="Body Text"/>
    <w:aliases w:val="bt"/>
    <w:basedOn w:val="a"/>
    <w:link w:val="afe"/>
    <w:rsid w:val="00976D2B"/>
    <w:pPr>
      <w:spacing w:after="120"/>
    </w:pPr>
  </w:style>
  <w:style w:type="character" w:customStyle="1" w:styleId="afe">
    <w:name w:val="Основной текст Знак"/>
    <w:aliases w:val="bt Знак"/>
    <w:basedOn w:val="a0"/>
    <w:link w:val="afd"/>
    <w:rsid w:val="00976D2B"/>
    <w:rPr>
      <w:sz w:val="24"/>
      <w:szCs w:val="24"/>
    </w:rPr>
  </w:style>
  <w:style w:type="paragraph" w:customStyle="1" w:styleId="ConsPlusNormal">
    <w:name w:val="ConsPlusNormal"/>
    <w:rsid w:val="009B0BB9"/>
    <w:pPr>
      <w:widowControl w:val="0"/>
      <w:autoSpaceDE w:val="0"/>
      <w:autoSpaceDN w:val="0"/>
    </w:pPr>
    <w:rPr>
      <w:rFonts w:ascii="Calibri" w:hAnsi="Calibri" w:cs="Calibri"/>
      <w:sz w:val="22"/>
      <w:szCs w:val="20"/>
    </w:rPr>
  </w:style>
  <w:style w:type="paragraph" w:customStyle="1" w:styleId="ConsPlusNonformat">
    <w:name w:val="ConsPlusNonformat"/>
    <w:rsid w:val="00FC73EB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655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F655D"/>
    <w:pPr>
      <w:keepNext/>
      <w:spacing w:before="240" w:after="240"/>
      <w:outlineLvl w:val="0"/>
    </w:pPr>
    <w:rPr>
      <w:rFonts w:cs="Arial"/>
      <w:b/>
      <w:bCs/>
      <w:kern w:val="32"/>
      <w:sz w:val="36"/>
      <w:szCs w:val="32"/>
    </w:rPr>
  </w:style>
  <w:style w:type="paragraph" w:styleId="2">
    <w:name w:val="heading 2"/>
    <w:basedOn w:val="a"/>
    <w:next w:val="a"/>
    <w:link w:val="20"/>
    <w:unhideWhenUsed/>
    <w:qFormat/>
    <w:rsid w:val="00D501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E6F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1C7D3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F655D"/>
    <w:rPr>
      <w:b/>
      <w:bCs/>
      <w:i w:val="0"/>
      <w:iCs w:val="0"/>
    </w:rPr>
  </w:style>
  <w:style w:type="paragraph" w:customStyle="1" w:styleId="a4">
    <w:name w:val="абзац"/>
    <w:basedOn w:val="a"/>
    <w:rsid w:val="004F655D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styleId="21">
    <w:name w:val="Body Text Indent 2"/>
    <w:basedOn w:val="a"/>
    <w:rsid w:val="004F655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paragraph" w:styleId="a5">
    <w:name w:val="header"/>
    <w:aliases w:val="ВерхКолонтитул,header-first,HeaderPort,??????? ??????????,Even,Колонтитул,TI Upper Header"/>
    <w:basedOn w:val="a"/>
    <w:link w:val="a6"/>
    <w:uiPriority w:val="99"/>
    <w:rsid w:val="00B41AF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41AF3"/>
  </w:style>
  <w:style w:type="character" w:customStyle="1" w:styleId="defaultlabelstyle1">
    <w:name w:val="defaultlabelstyle1"/>
    <w:rsid w:val="00DB041D"/>
    <w:rPr>
      <w:rFonts w:ascii="Verdana" w:hAnsi="Verdana" w:hint="default"/>
      <w:b w:val="0"/>
      <w:bCs w:val="0"/>
      <w:color w:val="333333"/>
    </w:rPr>
  </w:style>
  <w:style w:type="paragraph" w:styleId="a8">
    <w:name w:val="footer"/>
    <w:basedOn w:val="a"/>
    <w:link w:val="a9"/>
    <w:uiPriority w:val="99"/>
    <w:rsid w:val="00D501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501E7"/>
    <w:rPr>
      <w:sz w:val="24"/>
      <w:szCs w:val="24"/>
    </w:rPr>
  </w:style>
  <w:style w:type="character" w:customStyle="1" w:styleId="a6">
    <w:name w:val="Верхний колонтитул Знак"/>
    <w:aliases w:val="ВерхКолонтитул Знак,header-first Знак,HeaderPort Знак,??????? ?????????? Знак,Even Знак,Колонтитул Знак,TI Upper Header Знак"/>
    <w:link w:val="a5"/>
    <w:uiPriority w:val="99"/>
    <w:rsid w:val="00D501E7"/>
    <w:rPr>
      <w:sz w:val="24"/>
      <w:szCs w:val="24"/>
    </w:rPr>
  </w:style>
  <w:style w:type="paragraph" w:customStyle="1" w:styleId="Style26">
    <w:name w:val="Style26"/>
    <w:basedOn w:val="a"/>
    <w:rsid w:val="00D501E7"/>
    <w:pPr>
      <w:widowControl w:val="0"/>
      <w:autoSpaceDE w:val="0"/>
      <w:autoSpaceDN w:val="0"/>
      <w:adjustRightInd w:val="0"/>
      <w:spacing w:line="283" w:lineRule="exact"/>
      <w:ind w:firstLine="528"/>
      <w:jc w:val="both"/>
    </w:pPr>
  </w:style>
  <w:style w:type="character" w:styleId="aa">
    <w:name w:val="Hyperlink"/>
    <w:uiPriority w:val="99"/>
    <w:rsid w:val="00D501E7"/>
    <w:rPr>
      <w:color w:val="auto"/>
      <w:u w:val="none"/>
    </w:rPr>
  </w:style>
  <w:style w:type="paragraph" w:styleId="11">
    <w:name w:val="toc 1"/>
    <w:basedOn w:val="a"/>
    <w:next w:val="a"/>
    <w:autoRedefine/>
    <w:uiPriority w:val="39"/>
    <w:rsid w:val="00DE4F33"/>
    <w:pPr>
      <w:keepNext/>
      <w:keepLines/>
      <w:tabs>
        <w:tab w:val="left" w:pos="426"/>
        <w:tab w:val="right" w:leader="dot" w:pos="9356"/>
      </w:tabs>
      <w:spacing w:before="60" w:after="60"/>
      <w:ind w:right="849"/>
    </w:pPr>
    <w:rPr>
      <w:b/>
      <w:smallCaps/>
      <w:szCs w:val="20"/>
    </w:rPr>
  </w:style>
  <w:style w:type="paragraph" w:styleId="22">
    <w:name w:val="toc 2"/>
    <w:basedOn w:val="a"/>
    <w:next w:val="a"/>
    <w:autoRedefine/>
    <w:uiPriority w:val="39"/>
    <w:rsid w:val="00D501E7"/>
    <w:pPr>
      <w:keepNext/>
      <w:keepLines/>
      <w:tabs>
        <w:tab w:val="left" w:pos="709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41">
    <w:name w:val="toc 4"/>
    <w:basedOn w:val="a"/>
    <w:next w:val="a"/>
    <w:autoRedefine/>
    <w:uiPriority w:val="39"/>
    <w:unhideWhenUsed/>
    <w:rsid w:val="00D501E7"/>
    <w:pPr>
      <w:spacing w:after="100" w:line="276" w:lineRule="auto"/>
    </w:pPr>
    <w:rPr>
      <w:b/>
      <w:smallCaps/>
      <w:szCs w:val="22"/>
    </w:rPr>
  </w:style>
  <w:style w:type="character" w:customStyle="1" w:styleId="20">
    <w:name w:val="Заголовок 2 Знак"/>
    <w:link w:val="2"/>
    <w:rsid w:val="00D501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List Paragraph"/>
    <w:basedOn w:val="a"/>
    <w:uiPriority w:val="34"/>
    <w:qFormat/>
    <w:rsid w:val="00D501E7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</w:rPr>
  </w:style>
  <w:style w:type="character" w:styleId="ac">
    <w:name w:val="Strong"/>
    <w:uiPriority w:val="22"/>
    <w:qFormat/>
    <w:rsid w:val="009B29E8"/>
    <w:rPr>
      <w:b/>
      <w:bCs/>
    </w:rPr>
  </w:style>
  <w:style w:type="paragraph" w:customStyle="1" w:styleId="bodytext">
    <w:name w:val="bodytext"/>
    <w:basedOn w:val="a"/>
    <w:rsid w:val="009B29E8"/>
    <w:pPr>
      <w:spacing w:before="100" w:beforeAutospacing="1" w:after="240" w:line="360" w:lineRule="atLeast"/>
    </w:pPr>
  </w:style>
  <w:style w:type="table" w:styleId="ad">
    <w:name w:val="Table Grid"/>
    <w:basedOn w:val="a1"/>
    <w:rsid w:val="008C3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semiHidden/>
    <w:rsid w:val="008E6FEA"/>
    <w:rPr>
      <w:rFonts w:ascii="Cambria" w:eastAsia="Times New Roman" w:hAnsi="Cambria" w:cs="Times New Roman"/>
      <w:b/>
      <w:bCs/>
      <w:sz w:val="26"/>
      <w:szCs w:val="26"/>
    </w:rPr>
  </w:style>
  <w:style w:type="paragraph" w:styleId="31">
    <w:name w:val="toc 3"/>
    <w:basedOn w:val="a"/>
    <w:next w:val="a"/>
    <w:autoRedefine/>
    <w:uiPriority w:val="39"/>
    <w:rsid w:val="00217D02"/>
    <w:pPr>
      <w:tabs>
        <w:tab w:val="right" w:leader="dot" w:pos="9344"/>
      </w:tabs>
    </w:pPr>
    <w:rPr>
      <w:b/>
    </w:rPr>
  </w:style>
  <w:style w:type="paragraph" w:customStyle="1" w:styleId="Style8">
    <w:name w:val="Style8"/>
    <w:basedOn w:val="a"/>
    <w:rsid w:val="001C7D3B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83">
    <w:name w:val="Font Style83"/>
    <w:rsid w:val="001C7D3B"/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1C7D3B"/>
    <w:rPr>
      <w:rFonts w:ascii="Calibri" w:hAnsi="Calibri"/>
      <w:b/>
      <w:bCs/>
      <w:sz w:val="28"/>
      <w:szCs w:val="28"/>
    </w:rPr>
  </w:style>
  <w:style w:type="paragraph" w:styleId="9">
    <w:name w:val="toc 9"/>
    <w:basedOn w:val="a"/>
    <w:next w:val="a"/>
    <w:autoRedefine/>
    <w:rsid w:val="00A73B53"/>
    <w:pPr>
      <w:ind w:left="1920"/>
    </w:pPr>
  </w:style>
  <w:style w:type="paragraph" w:styleId="ae">
    <w:name w:val="Balloon Text"/>
    <w:basedOn w:val="a"/>
    <w:link w:val="af"/>
    <w:rsid w:val="003400F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3400F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locked/>
    <w:rsid w:val="00CC38A7"/>
    <w:rPr>
      <w:rFonts w:cs="Arial"/>
      <w:b/>
      <w:bCs/>
      <w:kern w:val="32"/>
      <w:sz w:val="36"/>
      <w:szCs w:val="32"/>
    </w:rPr>
  </w:style>
  <w:style w:type="paragraph" w:styleId="af0">
    <w:name w:val="Subtitle"/>
    <w:basedOn w:val="a"/>
    <w:next w:val="a"/>
    <w:link w:val="af1"/>
    <w:qFormat/>
    <w:rsid w:val="00AE229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0"/>
    <w:rsid w:val="00AE229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AE2291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character" w:styleId="af3">
    <w:name w:val="annotation reference"/>
    <w:basedOn w:val="a0"/>
    <w:rsid w:val="00287FBD"/>
    <w:rPr>
      <w:sz w:val="16"/>
      <w:szCs w:val="16"/>
    </w:rPr>
  </w:style>
  <w:style w:type="paragraph" w:styleId="af4">
    <w:name w:val="annotation text"/>
    <w:basedOn w:val="a"/>
    <w:link w:val="af5"/>
    <w:rsid w:val="00287FBD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287FBD"/>
  </w:style>
  <w:style w:type="paragraph" w:styleId="af6">
    <w:name w:val="annotation subject"/>
    <w:basedOn w:val="af4"/>
    <w:next w:val="af4"/>
    <w:link w:val="af7"/>
    <w:rsid w:val="00287FBD"/>
    <w:rPr>
      <w:b/>
      <w:bCs/>
    </w:rPr>
  </w:style>
  <w:style w:type="character" w:customStyle="1" w:styleId="af7">
    <w:name w:val="Тема примечания Знак"/>
    <w:basedOn w:val="af5"/>
    <w:link w:val="af6"/>
    <w:rsid w:val="00287FBD"/>
    <w:rPr>
      <w:b/>
      <w:bCs/>
    </w:rPr>
  </w:style>
  <w:style w:type="character" w:styleId="af8">
    <w:name w:val="FollowedHyperlink"/>
    <w:basedOn w:val="a0"/>
    <w:rsid w:val="0014200C"/>
    <w:rPr>
      <w:color w:val="800080" w:themeColor="followedHyperlink"/>
      <w:u w:val="single"/>
    </w:rPr>
  </w:style>
  <w:style w:type="paragraph" w:customStyle="1" w:styleId="Default">
    <w:name w:val="Default"/>
    <w:rsid w:val="00852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9">
    <w:name w:val="Body Text Indent"/>
    <w:aliases w:val="Основной текст лево,Основной текст с отступом Знак Знак,Основной текст с отступом Знак Знак Знак Знак Знак Знак Знак Знак Знак,Основной текст с отступом Знак Знак Знак"/>
    <w:basedOn w:val="a"/>
    <w:link w:val="12"/>
    <w:rsid w:val="00D170D8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rsid w:val="00D170D8"/>
    <w:rPr>
      <w:sz w:val="24"/>
      <w:szCs w:val="24"/>
    </w:rPr>
  </w:style>
  <w:style w:type="character" w:customStyle="1" w:styleId="12">
    <w:name w:val="Основной текст с отступом Знак1"/>
    <w:aliases w:val="Основной текст лево Знак,Основной текст с отступом Знак Знак Знак1,Основной текст с отступом Знак Знак Знак Знак Знак Знак Знак Знак Знак Знак,Основной текст с отступом Знак Знак Знак Знак"/>
    <w:link w:val="af9"/>
    <w:rsid w:val="00D170D8"/>
    <w:rPr>
      <w:sz w:val="24"/>
      <w:szCs w:val="24"/>
    </w:rPr>
  </w:style>
  <w:style w:type="paragraph" w:styleId="afb">
    <w:name w:val="Plain Text"/>
    <w:basedOn w:val="a"/>
    <w:link w:val="afc"/>
    <w:uiPriority w:val="99"/>
    <w:rsid w:val="008A5B97"/>
    <w:rPr>
      <w:rFonts w:ascii="Courier New" w:eastAsia="SimSun" w:hAnsi="Courier New"/>
      <w:sz w:val="20"/>
      <w:szCs w:val="20"/>
    </w:rPr>
  </w:style>
  <w:style w:type="character" w:customStyle="1" w:styleId="afc">
    <w:name w:val="Текст Знак"/>
    <w:basedOn w:val="a0"/>
    <w:link w:val="afb"/>
    <w:uiPriority w:val="99"/>
    <w:rsid w:val="008A5B97"/>
    <w:rPr>
      <w:rFonts w:ascii="Courier New" w:eastAsia="SimSun" w:hAnsi="Courier New"/>
    </w:rPr>
  </w:style>
  <w:style w:type="paragraph" w:customStyle="1" w:styleId="s32">
    <w:name w:val="s_32"/>
    <w:basedOn w:val="a"/>
    <w:rsid w:val="00BE4DAF"/>
    <w:pPr>
      <w:spacing w:before="100" w:beforeAutospacing="1" w:after="100" w:afterAutospacing="1"/>
      <w:jc w:val="center"/>
    </w:pPr>
    <w:rPr>
      <w:b/>
      <w:bCs/>
      <w:color w:val="000080"/>
      <w:sz w:val="21"/>
      <w:szCs w:val="21"/>
    </w:rPr>
  </w:style>
  <w:style w:type="paragraph" w:styleId="afd">
    <w:name w:val="Body Text"/>
    <w:aliases w:val="bt"/>
    <w:basedOn w:val="a"/>
    <w:link w:val="afe"/>
    <w:rsid w:val="00976D2B"/>
    <w:pPr>
      <w:spacing w:after="120"/>
    </w:pPr>
  </w:style>
  <w:style w:type="character" w:customStyle="1" w:styleId="afe">
    <w:name w:val="Основной текст Знак"/>
    <w:aliases w:val="bt Знак"/>
    <w:basedOn w:val="a0"/>
    <w:link w:val="afd"/>
    <w:rsid w:val="00976D2B"/>
    <w:rPr>
      <w:sz w:val="24"/>
      <w:szCs w:val="24"/>
    </w:rPr>
  </w:style>
  <w:style w:type="paragraph" w:customStyle="1" w:styleId="ConsPlusNormal">
    <w:name w:val="ConsPlusNormal"/>
    <w:rsid w:val="009B0BB9"/>
    <w:pPr>
      <w:widowControl w:val="0"/>
      <w:autoSpaceDE w:val="0"/>
      <w:autoSpaceDN w:val="0"/>
    </w:pPr>
    <w:rPr>
      <w:rFonts w:ascii="Calibri" w:hAnsi="Calibri" w:cs="Calibri"/>
      <w:sz w:val="22"/>
      <w:szCs w:val="20"/>
    </w:rPr>
  </w:style>
  <w:style w:type="paragraph" w:customStyle="1" w:styleId="ConsPlusNonformat">
    <w:name w:val="ConsPlusNonformat"/>
    <w:rsid w:val="00FC73EB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9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15197">
          <w:marLeft w:val="2650"/>
          <w:marRight w:val="2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7BB11F3587F40E20AF3E5DF01A3178BD27D157F133C506968905BE636CA31DC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UDIMO~1\LOCALS~1\Temp\AsudViewed\0900000383de0dfd\&#1055;&#1088;&#1080;&#1084;&#1077;&#1088;_&#1086;&#1092;&#1086;&#1088;&#1084;&#1083;&#1077;&#1085;&#1080;&#1103;_&#1082;&#1086;&#1083;&#1086;&#1085;&#1090;&#1080;&#1090;&#1091;&#1083;&#1086;&#1074;_&#1053;&#1052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Заполнитель1</b:Tag>
    <b:RefOrder>1</b:RefOrder>
  </b:Source>
</b:Sources>
</file>

<file path=customXml/itemProps1.xml><?xml version="1.0" encoding="utf-8"?>
<ds:datastoreItem xmlns:ds="http://schemas.openxmlformats.org/officeDocument/2006/customXml" ds:itemID="{006E9741-9605-4038-BF4B-62E9A11C2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Пример_оформления_колонтитулов_НМД.dotx</Template>
  <TotalTime>43</TotalTime>
  <Pages>12</Pages>
  <Words>3061</Words>
  <Characters>17451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MOESK</Company>
  <LinksUpToDate>false</LinksUpToDate>
  <CharactersWithSpaces>20472</CharactersWithSpaces>
  <SharedDoc>false</SharedDoc>
  <HLinks>
    <vt:vector size="84" baseType="variant">
      <vt:variant>
        <vt:i4>1638451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_Toc397350244</vt:lpwstr>
      </vt:variant>
      <vt:variant>
        <vt:i4>1638451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_Toc397350243</vt:lpwstr>
      </vt:variant>
      <vt:variant>
        <vt:i4>1638451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_Toc397350242</vt:lpwstr>
      </vt:variant>
      <vt:variant>
        <vt:i4>1638451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_Toc397350241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_Toc397350240</vt:lpwstr>
      </vt:variant>
      <vt:variant>
        <vt:i4>1966131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_Toc397350239</vt:lpwstr>
      </vt:variant>
      <vt:variant>
        <vt:i4>1966131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_Toc397350238</vt:lpwstr>
      </vt:variant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_Toc397350237</vt:lpwstr>
      </vt:variant>
      <vt:variant>
        <vt:i4>1966131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_Toc397350236</vt:lpwstr>
      </vt:variant>
      <vt:variant>
        <vt:i4>1966131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_Toc397350235</vt:lpwstr>
      </vt:variant>
      <vt:variant>
        <vt:i4>1966131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_Toc397350234</vt:lpwstr>
      </vt:variant>
      <vt:variant>
        <vt:i4>1966131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_Toc397350233</vt:lpwstr>
      </vt:variant>
      <vt:variant>
        <vt:i4>1966131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_Toc397350232</vt:lpwstr>
      </vt:variant>
      <vt:variant>
        <vt:i4>1966131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_Toc397350231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Kudimova</dc:creator>
  <cp:lastModifiedBy>Ходаков Алексей Иванович</cp:lastModifiedBy>
  <cp:revision>6</cp:revision>
  <cp:lastPrinted>2018-04-05T10:36:00Z</cp:lastPrinted>
  <dcterms:created xsi:type="dcterms:W3CDTF">2018-04-06T10:49:00Z</dcterms:created>
  <dcterms:modified xsi:type="dcterms:W3CDTF">2021-05-13T08:10:00Z</dcterms:modified>
</cp:coreProperties>
</file>